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42706" w14:textId="3A544AC2" w:rsidR="009B6641" w:rsidRPr="00B266B0" w:rsidRDefault="009B6641" w:rsidP="009B6641">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r w:rsidR="000A32D2" w:rsidRPr="000A32D2">
        <w:rPr>
          <w:bCs/>
          <w:noProof w:val="0"/>
          <w:sz w:val="24"/>
          <w:szCs w:val="24"/>
        </w:rPr>
        <w:t>R2-1713412</w:t>
      </w:r>
    </w:p>
    <w:p w14:paraId="49379CFB" w14:textId="4A0148F6" w:rsidR="00CD4C7B" w:rsidRPr="009B6641" w:rsidRDefault="009B6641" w:rsidP="009B6641">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00514AE8" w:rsidRPr="00A64984">
        <w:rPr>
          <w:b w:val="0"/>
          <w:i/>
          <w:noProof w:val="0"/>
          <w:sz w:val="24"/>
          <w:szCs w:val="24"/>
          <w:lang w:eastAsia="zh-CN"/>
        </w:rPr>
        <w:t xml:space="preserve">Update of </w:t>
      </w:r>
      <w:r w:rsidR="00C870AB" w:rsidRPr="006663AA">
        <w:rPr>
          <w:bCs/>
          <w:noProof w:val="0"/>
          <w:sz w:val="24"/>
          <w:szCs w:val="24"/>
        </w:rPr>
        <w:t>R2-17</w:t>
      </w:r>
      <w:r>
        <w:rPr>
          <w:bCs/>
          <w:noProof w:val="0"/>
          <w:sz w:val="24"/>
          <w:szCs w:val="24"/>
        </w:rPr>
        <w:t>11450</w:t>
      </w:r>
    </w:p>
    <w:p w14:paraId="3932A7B2" w14:textId="77777777" w:rsidR="009B6641" w:rsidRDefault="009B6641" w:rsidP="00CD4C7B">
      <w:pPr>
        <w:pStyle w:val="CRCoverPage"/>
        <w:tabs>
          <w:tab w:val="left" w:pos="1985"/>
        </w:tabs>
        <w:rPr>
          <w:rFonts w:cs="Arial"/>
          <w:b/>
          <w:bCs/>
          <w:sz w:val="24"/>
        </w:rPr>
      </w:pPr>
    </w:p>
    <w:p w14:paraId="758E2B30" w14:textId="49A77B5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B61C8" w:rsidRPr="00D74042">
        <w:rPr>
          <w:rFonts w:cs="Arial"/>
          <w:b/>
          <w:bCs/>
          <w:sz w:val="24"/>
        </w:rPr>
        <w:t>10.2.1</w:t>
      </w:r>
      <w:r w:rsidR="009B6641">
        <w:rPr>
          <w:rFonts w:cs="Arial"/>
          <w:b/>
          <w:bCs/>
          <w:sz w:val="24"/>
        </w:rPr>
        <w:t>3</w:t>
      </w:r>
    </w:p>
    <w:p w14:paraId="6A1BC0C1" w14:textId="1113CBE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B61C8">
        <w:rPr>
          <w:rFonts w:ascii="Arial" w:hAnsi="Arial" w:cs="Arial"/>
          <w:b/>
          <w:bCs/>
          <w:sz w:val="24"/>
        </w:rPr>
        <w:t>Nokia</w:t>
      </w:r>
      <w:r w:rsidR="00090468">
        <w:rPr>
          <w:rFonts w:ascii="Arial" w:hAnsi="Arial" w:cs="Arial"/>
          <w:b/>
          <w:bCs/>
          <w:sz w:val="24"/>
        </w:rPr>
        <w:t xml:space="preserve"> Shanghai Bell</w:t>
      </w:r>
    </w:p>
    <w:p w14:paraId="45BE90BE" w14:textId="5D224F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0A36">
        <w:rPr>
          <w:rFonts w:ascii="Arial" w:hAnsi="Arial" w:cs="Arial"/>
          <w:b/>
          <w:bCs/>
          <w:sz w:val="24"/>
        </w:rPr>
        <w:t>Beam Recovery in NR</w:t>
      </w:r>
    </w:p>
    <w:p w14:paraId="3AC3A0B1" w14:textId="3E2F79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60A36">
        <w:rPr>
          <w:rFonts w:ascii="Arial" w:hAnsi="Arial" w:cs="Arial"/>
          <w:b/>
          <w:bCs/>
          <w:sz w:val="24"/>
        </w:rPr>
        <w:t>NR_newRAT</w:t>
      </w:r>
      <w:r w:rsidR="006919A7">
        <w:rPr>
          <w:rFonts w:ascii="Arial" w:hAnsi="Arial" w:cs="Arial"/>
          <w:b/>
          <w:bCs/>
          <w:sz w:val="24"/>
        </w:rPr>
        <w:t>-Core</w:t>
      </w:r>
      <w:r w:rsidR="00660A36">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9BE859" w14:textId="4278FBB6" w:rsidR="00660A36" w:rsidRDefault="00660A36" w:rsidP="00660A36">
      <w:pPr>
        <w:rPr>
          <w:lang w:val="en-US"/>
        </w:rPr>
      </w:pPr>
      <w:r w:rsidRPr="00EC2ECE">
        <w:rPr>
          <w:lang w:val="en-US"/>
        </w:rPr>
        <w:t xml:space="preserve">In NR, </w:t>
      </w:r>
      <w:r>
        <w:rPr>
          <w:lang w:val="en-US"/>
        </w:rPr>
        <w:t>a</w:t>
      </w:r>
      <w:r w:rsidRPr="00EC2ECE">
        <w:rPr>
          <w:lang w:val="en-US"/>
        </w:rPr>
        <w:t xml:space="preserve"> beam may be lost / degrade due to various reasons especially in higher frequencies</w:t>
      </w:r>
      <w:r>
        <w:rPr>
          <w:lang w:val="en-US"/>
        </w:rPr>
        <w:t>,</w:t>
      </w:r>
      <w:r w:rsidRPr="00EC2ECE">
        <w:rPr>
          <w:lang w:val="en-US"/>
        </w:rPr>
        <w:t xml:space="preserve"> e.g.</w:t>
      </w:r>
      <w:r>
        <w:rPr>
          <w:lang w:val="en-US"/>
        </w:rPr>
        <w:t>,</w:t>
      </w:r>
      <w:r w:rsidRPr="00EC2ECE">
        <w:rPr>
          <w:lang w:val="en-US"/>
        </w:rPr>
        <w:t xml:space="preserve"> due to beam blockage, beam misalignment or changes in radio environment so that the current beams do not provide adequate quality for communication. Although the current beam cannot be used, UE may have alternative beam that are usable. When there exists alternative beam</w:t>
      </w:r>
      <w:r>
        <w:rPr>
          <w:lang w:val="en-US"/>
        </w:rPr>
        <w:t>(s)</w:t>
      </w:r>
      <w:r w:rsidRPr="00EC2ECE">
        <w:rPr>
          <w:lang w:val="en-US"/>
        </w:rPr>
        <w:t xml:space="preserve"> for communication</w:t>
      </w:r>
      <w:r>
        <w:rPr>
          <w:lang w:val="en-US"/>
        </w:rPr>
        <w:t>,</w:t>
      </w:r>
      <w:r w:rsidRPr="00EC2ECE">
        <w:rPr>
          <w:lang w:val="en-US"/>
        </w:rPr>
        <w:t xml:space="preserve"> the connection between </w:t>
      </w:r>
      <w:r>
        <w:rPr>
          <w:lang w:val="en-US"/>
        </w:rPr>
        <w:t xml:space="preserve">the </w:t>
      </w:r>
      <w:r w:rsidRPr="00EC2ECE">
        <w:rPr>
          <w:lang w:val="en-US"/>
        </w:rPr>
        <w:t xml:space="preserve">UE and </w:t>
      </w:r>
      <w:r>
        <w:rPr>
          <w:lang w:val="en-US"/>
        </w:rPr>
        <w:t xml:space="preserve">the </w:t>
      </w:r>
      <w:r w:rsidRPr="00EC2ECE">
        <w:rPr>
          <w:lang w:val="en-US"/>
        </w:rPr>
        <w:t>network should be recovered via beam recovery procedure.</w:t>
      </w:r>
    </w:p>
    <w:p w14:paraId="2634F1CE" w14:textId="55439046" w:rsidR="00A5084D" w:rsidRDefault="00A5084D" w:rsidP="00A5084D">
      <w:pPr>
        <w:rPr>
          <w:lang w:val="en-US"/>
        </w:rPr>
      </w:pPr>
      <w:r>
        <w:rPr>
          <w:lang w:val="en-US"/>
        </w:rPr>
        <w:t>RAN1 has made the following agreements for beam recovery:</w:t>
      </w:r>
    </w:p>
    <w:p w14:paraId="02249BC6" w14:textId="32DB3281" w:rsidR="0068497E" w:rsidRPr="00514AE8" w:rsidRDefault="00514AE8" w:rsidP="0068497E">
      <w:pPr>
        <w:rPr>
          <w:lang w:val="en-US"/>
        </w:rPr>
      </w:pPr>
      <w:r>
        <w:rPr>
          <w:lang w:val="en-US"/>
        </w:rPr>
        <w:t xml:space="preserve">RAN1#89 </w:t>
      </w:r>
      <w:r w:rsidR="0068497E" w:rsidRPr="009A71D5">
        <w:rPr>
          <w:rFonts w:eastAsia="MS Mincho"/>
          <w:highlight w:val="green"/>
          <w:lang w:val="en-US" w:eastAsia="ja-JP"/>
        </w:rPr>
        <w:t>Agreements</w:t>
      </w:r>
      <w:r w:rsidR="0068497E" w:rsidRPr="009A71D5">
        <w:rPr>
          <w:rFonts w:eastAsia="MS Mincho"/>
          <w:lang w:val="en-US" w:eastAsia="ja-JP"/>
        </w:rPr>
        <w:t>:</w:t>
      </w:r>
    </w:p>
    <w:p w14:paraId="5178A783" w14:textId="77777777" w:rsidR="0068497E" w:rsidRPr="00914BB9" w:rsidRDefault="0068497E" w:rsidP="0068497E">
      <w:pPr>
        <w:pStyle w:val="ListParagraph"/>
        <w:numPr>
          <w:ilvl w:val="0"/>
          <w:numId w:val="5"/>
        </w:numPr>
        <w:rPr>
          <w:rFonts w:eastAsia="MS Mincho"/>
          <w:lang w:val="en-US"/>
        </w:rPr>
      </w:pPr>
      <w:r w:rsidRPr="00914BB9">
        <w:rPr>
          <w:rFonts w:eastAsia="MS Mincho"/>
          <w:lang w:val="en-US"/>
        </w:rPr>
        <w:t>Support the following channel(s) for beam failure recovery request transmission:</w:t>
      </w:r>
    </w:p>
    <w:p w14:paraId="1CBF295B"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Non-contention based channel based on PRACH, which uses a resource orthogonal to resources of other PRACH transmissions, at least for the FDM case</w:t>
      </w:r>
    </w:p>
    <w:p w14:paraId="6CA24D9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other ways of achieving orthogonality, e.g., CDM/TDM with other PRACH resources</w:t>
      </w:r>
    </w:p>
    <w:p w14:paraId="2987894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FFS whether or not have different sequence and/or format than those of PRACH for other purposes </w:t>
      </w:r>
    </w:p>
    <w:p w14:paraId="4FAA202A"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this does not prevent PRACH design optimization attempt for beam failure recovery request transmission from other agenda item </w:t>
      </w:r>
    </w:p>
    <w:p w14:paraId="4CA0CE0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Retransmission behavior on this PRACH  resource is similar to regular RACH procedure</w:t>
      </w:r>
    </w:p>
    <w:p w14:paraId="500C325D"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Support using PUCCH for beam failure recovery request transmission</w:t>
      </w:r>
    </w:p>
    <w:p w14:paraId="7EF4FB7D"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whether PUCCH is with beam sweeping or not</w:t>
      </w:r>
    </w:p>
    <w:p w14:paraId="1760E538"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Note: this may or may not impact PUCCH design</w:t>
      </w:r>
    </w:p>
    <w:p w14:paraId="7B466417"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FFS Contention-based PRACH resources as supplement to contention-free beam failure recovery resources</w:t>
      </w:r>
    </w:p>
    <w:p w14:paraId="567AC2E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From traditional RACH resource pool</w:t>
      </w:r>
    </w:p>
    <w:p w14:paraId="3E93541C"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4-step RACH procedure is used</w:t>
      </w:r>
    </w:p>
    <w:p w14:paraId="350E8140"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contention-based PRACH resources is used e.g., if a new candidate beam does not have resources for contention-free PRACH-like transmission </w:t>
      </w:r>
    </w:p>
    <w:p w14:paraId="08814E3E" w14:textId="77777777" w:rsidR="0068497E" w:rsidRPr="00252897" w:rsidRDefault="0068497E" w:rsidP="0068497E">
      <w:pPr>
        <w:pStyle w:val="ListParagraph"/>
        <w:numPr>
          <w:ilvl w:val="1"/>
          <w:numId w:val="5"/>
        </w:numPr>
        <w:rPr>
          <w:rFonts w:eastAsia="MS Mincho"/>
          <w:highlight w:val="yellow"/>
          <w:lang w:val="en-US"/>
        </w:rPr>
      </w:pPr>
      <w:r w:rsidRPr="00252897">
        <w:rPr>
          <w:rFonts w:eastAsia="MS Mincho"/>
          <w:highlight w:val="yellow"/>
          <w:lang w:val="en-US"/>
        </w:rPr>
        <w:t xml:space="preserve">FFS whether a UE is semi-statically configured to use one of them or both, if both, whether or not support dynamic selection of one of the channel(s) by a UE if the UE is configured with both </w:t>
      </w:r>
    </w:p>
    <w:p w14:paraId="257B1040" w14:textId="1514D12B" w:rsidR="003B5C79" w:rsidRDefault="003B5C79" w:rsidP="00037D2A">
      <w:pPr>
        <w:spacing w:after="0"/>
        <w:rPr>
          <w:rFonts w:ascii="Times" w:hAnsi="Times" w:cs="Times"/>
          <w:lang w:eastAsia="pl-PL"/>
        </w:rPr>
      </w:pPr>
    </w:p>
    <w:p w14:paraId="32FFEBE7" w14:textId="349E95A6" w:rsidR="003B5C79" w:rsidRDefault="003B5C79" w:rsidP="00037D2A">
      <w:pPr>
        <w:spacing w:after="0"/>
        <w:rPr>
          <w:rFonts w:ascii="Times" w:hAnsi="Times" w:cs="Times"/>
          <w:lang w:eastAsia="pl-PL"/>
        </w:rPr>
      </w:pPr>
    </w:p>
    <w:p w14:paraId="42DFCCC2" w14:textId="2A14F12F" w:rsidR="003B5C79" w:rsidRPr="002914F9" w:rsidRDefault="003B5C79" w:rsidP="00037D2A">
      <w:pPr>
        <w:spacing w:after="0"/>
        <w:rPr>
          <w:rFonts w:ascii="Times" w:hAnsi="Times" w:cs="Times"/>
          <w:lang w:eastAsia="pl-PL"/>
        </w:rPr>
      </w:pPr>
      <w:r>
        <w:rPr>
          <w:rFonts w:ascii="Times" w:hAnsi="Times" w:cs="Times"/>
          <w:lang w:eastAsia="pl-PL"/>
        </w:rPr>
        <w:t>RAN1#</w:t>
      </w:r>
      <w:r w:rsidR="00037D2A">
        <w:rPr>
          <w:rFonts w:ascii="Times" w:hAnsi="Times" w:cs="Times"/>
          <w:lang w:eastAsia="pl-PL"/>
        </w:rPr>
        <w:t>NR3</w:t>
      </w:r>
    </w:p>
    <w:p w14:paraId="2468E750" w14:textId="0C10ACE8" w:rsidR="003B5C79" w:rsidRPr="005E26FB" w:rsidRDefault="003B5C79" w:rsidP="00C870AB">
      <w:pPr>
        <w:rPr>
          <w:b/>
          <w:highlight w:val="green"/>
          <w:lang w:eastAsia="x-none"/>
        </w:rPr>
      </w:pPr>
    </w:p>
    <w:p w14:paraId="070B11F9" w14:textId="736FFCD1" w:rsidR="00C870AB" w:rsidRPr="00036B1B" w:rsidRDefault="00C870AB" w:rsidP="00C870AB">
      <w:pPr>
        <w:rPr>
          <w:b/>
          <w:lang w:val="en-US" w:eastAsia="x-none"/>
        </w:rPr>
      </w:pPr>
      <w:r w:rsidRPr="00036B1B">
        <w:rPr>
          <w:b/>
          <w:highlight w:val="green"/>
          <w:lang w:val="en-US" w:eastAsia="x-none"/>
        </w:rPr>
        <w:t>Agreement:</w:t>
      </w:r>
    </w:p>
    <w:p w14:paraId="4EBD2086" w14:textId="77777777" w:rsidR="00C870AB" w:rsidRPr="00776B95" w:rsidRDefault="00C870AB" w:rsidP="00C870AB">
      <w:pPr>
        <w:numPr>
          <w:ilvl w:val="0"/>
          <w:numId w:val="8"/>
        </w:numPr>
        <w:tabs>
          <w:tab w:val="left" w:pos="1440"/>
        </w:tabs>
        <w:spacing w:after="0"/>
        <w:rPr>
          <w:lang w:val="en-US" w:eastAsia="x-none"/>
        </w:rPr>
      </w:pPr>
      <w:r w:rsidRPr="00776B95">
        <w:rPr>
          <w:lang w:val="en-US" w:eastAsia="x-none"/>
        </w:rPr>
        <w:t>For new candidate beam identification purpose</w:t>
      </w:r>
    </w:p>
    <w:p w14:paraId="48958ED1" w14:textId="77777777" w:rsidR="00C870AB" w:rsidRPr="00776B95" w:rsidRDefault="00C870AB" w:rsidP="00C870AB">
      <w:pPr>
        <w:numPr>
          <w:ilvl w:val="1"/>
          <w:numId w:val="8"/>
        </w:numPr>
        <w:tabs>
          <w:tab w:val="left" w:pos="1440"/>
        </w:tabs>
        <w:spacing w:after="0"/>
        <w:rPr>
          <w:lang w:val="en-US" w:eastAsia="x-none"/>
        </w:rPr>
      </w:pPr>
      <w:r w:rsidRPr="00776B95">
        <w:rPr>
          <w:lang w:val="en-US" w:eastAsia="x-none"/>
        </w:rPr>
        <w:t>In CSI-RS only case, a direct association is configured between only CSI-RS resources and dedicated PRACH resources</w:t>
      </w:r>
    </w:p>
    <w:p w14:paraId="2C94D579" w14:textId="77777777" w:rsidR="00C870AB" w:rsidRPr="00776B95" w:rsidRDefault="00C870AB" w:rsidP="00C870AB">
      <w:pPr>
        <w:numPr>
          <w:ilvl w:val="1"/>
          <w:numId w:val="8"/>
        </w:numPr>
        <w:tabs>
          <w:tab w:val="left" w:pos="1440"/>
        </w:tabs>
        <w:spacing w:after="0"/>
        <w:rPr>
          <w:lang w:val="en-US" w:eastAsia="x-none"/>
        </w:rPr>
      </w:pPr>
      <w:r w:rsidRPr="00776B95">
        <w:rPr>
          <w:lang w:val="en-US" w:eastAsia="x-none"/>
        </w:rPr>
        <w:t>In SS block only case, a direct association is configured between only SS block resources and dedicated PRACH resources</w:t>
      </w:r>
    </w:p>
    <w:p w14:paraId="64CE4BDC" w14:textId="77777777" w:rsidR="00C870AB" w:rsidRPr="00776B95" w:rsidRDefault="00C870AB" w:rsidP="00C870AB">
      <w:pPr>
        <w:numPr>
          <w:ilvl w:val="1"/>
          <w:numId w:val="8"/>
        </w:numPr>
        <w:tabs>
          <w:tab w:val="left" w:pos="1440"/>
        </w:tabs>
        <w:spacing w:after="0"/>
        <w:rPr>
          <w:lang w:val="en-US" w:eastAsia="x-none"/>
        </w:rPr>
      </w:pPr>
      <w:r w:rsidRPr="00776B95">
        <w:rPr>
          <w:lang w:val="en-US" w:eastAsia="x-none"/>
        </w:rPr>
        <w:t>In CSI-RS + SS block case (if supported), an association is configured between resources of CSI-RS/SSB and dedicated PRACH resources</w:t>
      </w:r>
    </w:p>
    <w:p w14:paraId="59412D02" w14:textId="1B4266B8" w:rsidR="00C870AB" w:rsidRDefault="00C870AB" w:rsidP="00C870AB">
      <w:pPr>
        <w:numPr>
          <w:ilvl w:val="2"/>
          <w:numId w:val="8"/>
        </w:numPr>
        <w:tabs>
          <w:tab w:val="left" w:pos="1440"/>
        </w:tabs>
        <w:spacing w:after="0"/>
        <w:rPr>
          <w:lang w:val="en-US" w:eastAsia="x-none"/>
        </w:rPr>
      </w:pPr>
      <w:r w:rsidRPr="00776B95">
        <w:rPr>
          <w:lang w:val="en-US" w:eastAsia="x-none"/>
        </w:rPr>
        <w:lastRenderedPageBreak/>
        <w:t>CSI-RS and SSB can be associated with the same dedicated resource through QCL association</w:t>
      </w:r>
    </w:p>
    <w:p w14:paraId="0F52C884" w14:textId="77777777" w:rsidR="00BE71D2" w:rsidRPr="003B5C79" w:rsidRDefault="00BE71D2" w:rsidP="00BE71D2">
      <w:pPr>
        <w:rPr>
          <w:lang w:val="en-US"/>
        </w:rPr>
      </w:pPr>
      <w:r>
        <w:rPr>
          <w:lang w:val="en-US"/>
        </w:rPr>
        <w:t>RAN1#90:</w:t>
      </w:r>
    </w:p>
    <w:p w14:paraId="75E336E8" w14:textId="77777777" w:rsidR="00BE71D2" w:rsidRPr="00152659" w:rsidRDefault="00BE71D2" w:rsidP="00BE71D2">
      <w:r w:rsidRPr="00152659">
        <w:rPr>
          <w:highlight w:val="green"/>
        </w:rPr>
        <w:t>Agreements</w:t>
      </w:r>
      <w:r w:rsidRPr="00152659">
        <w:t>:</w:t>
      </w:r>
    </w:p>
    <w:p w14:paraId="28BE6303" w14:textId="77777777" w:rsidR="00BE71D2" w:rsidRPr="00152659" w:rsidRDefault="00BE71D2" w:rsidP="00BE71D2">
      <w:pPr>
        <w:numPr>
          <w:ilvl w:val="0"/>
          <w:numId w:val="8"/>
        </w:numPr>
        <w:spacing w:after="0"/>
        <w:jc w:val="both"/>
      </w:pPr>
      <w:r w:rsidRPr="00152659">
        <w:t>Beam failure is declared only when all serving control channels fail.</w:t>
      </w:r>
    </w:p>
    <w:p w14:paraId="2AE91FF7" w14:textId="77777777" w:rsidR="00BE71D2" w:rsidRPr="00152659" w:rsidRDefault="00BE71D2" w:rsidP="00BE71D2">
      <w:pPr>
        <w:numPr>
          <w:ilvl w:val="0"/>
          <w:numId w:val="8"/>
        </w:numPr>
        <w:spacing w:after="0"/>
        <w:jc w:val="both"/>
      </w:pPr>
      <w:r w:rsidRPr="00152659">
        <w:t>When a subset of serving control channels fail, this event should also be handled</w:t>
      </w:r>
      <w:r w:rsidRPr="00152659">
        <w:tab/>
      </w:r>
    </w:p>
    <w:p w14:paraId="4C7C1135" w14:textId="77777777" w:rsidR="00BE71D2" w:rsidRPr="00152659" w:rsidRDefault="00BE71D2" w:rsidP="00BE71D2">
      <w:pPr>
        <w:numPr>
          <w:ilvl w:val="1"/>
          <w:numId w:val="8"/>
        </w:numPr>
        <w:spacing w:after="0"/>
      </w:pPr>
      <w:r w:rsidRPr="00152659">
        <w:t>Details FFS</w:t>
      </w:r>
    </w:p>
    <w:p w14:paraId="66D6C6C8" w14:textId="77777777" w:rsidR="00BE71D2" w:rsidRDefault="00BE71D2" w:rsidP="00037D2A">
      <w:pPr>
        <w:tabs>
          <w:tab w:val="left" w:pos="1440"/>
        </w:tabs>
        <w:spacing w:after="0"/>
        <w:rPr>
          <w:lang w:val="en-US" w:eastAsia="x-none"/>
        </w:rPr>
      </w:pPr>
    </w:p>
    <w:p w14:paraId="5D6B542B" w14:textId="3F392D40" w:rsidR="003B5C79" w:rsidRDefault="003B5C79" w:rsidP="00037D2A">
      <w:pPr>
        <w:tabs>
          <w:tab w:val="left" w:pos="1440"/>
        </w:tabs>
        <w:spacing w:after="0"/>
        <w:rPr>
          <w:lang w:val="en-US" w:eastAsia="x-none"/>
        </w:rPr>
      </w:pPr>
      <w:r>
        <w:rPr>
          <w:lang w:val="en-US" w:eastAsia="x-none"/>
        </w:rPr>
        <w:t>RAN1</w:t>
      </w:r>
      <w:r w:rsidR="00BE71D2">
        <w:rPr>
          <w:lang w:val="en-US" w:eastAsia="x-none"/>
        </w:rPr>
        <w:t>#</w:t>
      </w:r>
      <w:r>
        <w:rPr>
          <w:lang w:val="en-US" w:eastAsia="x-none"/>
        </w:rPr>
        <w:t>90bis:</w:t>
      </w:r>
    </w:p>
    <w:p w14:paraId="4A672BBA" w14:textId="77777777" w:rsidR="003B5C79" w:rsidRDefault="003B5C79" w:rsidP="00037D2A">
      <w:pPr>
        <w:tabs>
          <w:tab w:val="left" w:pos="1440"/>
        </w:tabs>
        <w:spacing w:after="0"/>
        <w:rPr>
          <w:lang w:val="en-US" w:eastAsia="x-none"/>
        </w:rPr>
      </w:pPr>
    </w:p>
    <w:p w14:paraId="5513EFFB" w14:textId="77777777" w:rsidR="009B6641" w:rsidRPr="00A14313" w:rsidRDefault="009B6641" w:rsidP="009B6641">
      <w:pPr>
        <w:rPr>
          <w:lang w:eastAsia="x-none"/>
        </w:rPr>
      </w:pPr>
      <w:r w:rsidRPr="00A14313">
        <w:rPr>
          <w:highlight w:val="green"/>
          <w:lang w:eastAsia="x-none"/>
        </w:rPr>
        <w:t>Agreement:</w:t>
      </w:r>
    </w:p>
    <w:p w14:paraId="78EA47D9" w14:textId="77777777" w:rsidR="009B6641" w:rsidRPr="00071858" w:rsidRDefault="009B6641" w:rsidP="009B6641">
      <w:pPr>
        <w:pStyle w:val="ListParagraph"/>
        <w:numPr>
          <w:ilvl w:val="0"/>
          <w:numId w:val="8"/>
        </w:numPr>
        <w:rPr>
          <w:lang w:val="en-US"/>
        </w:rPr>
      </w:pPr>
      <w:r w:rsidRPr="00071858">
        <w:rPr>
          <w:lang w:val="en-US"/>
        </w:rPr>
        <w:t>For gNB to uniquely identify UE identity from a beam failure recovery request transmission</w:t>
      </w:r>
    </w:p>
    <w:p w14:paraId="4ED33D9A" w14:textId="04387E7E" w:rsidR="009B6641" w:rsidRDefault="009B6641" w:rsidP="009B6641">
      <w:pPr>
        <w:pStyle w:val="ListParagraph"/>
        <w:numPr>
          <w:ilvl w:val="1"/>
          <w:numId w:val="8"/>
        </w:numPr>
        <w:rPr>
          <w:lang w:val="en-US"/>
        </w:rPr>
      </w:pPr>
      <w:r w:rsidRPr="00071858">
        <w:rPr>
          <w:lang w:val="en-US"/>
        </w:rPr>
        <w:t>A PRACH sequence is configured to UE</w:t>
      </w:r>
    </w:p>
    <w:p w14:paraId="58E8EE2B" w14:textId="77777777" w:rsidR="009B6641" w:rsidRPr="00776B95" w:rsidRDefault="009B6641" w:rsidP="007824BA">
      <w:pPr>
        <w:spacing w:after="0"/>
        <w:ind w:left="720"/>
        <w:rPr>
          <w:lang w:val="en-US" w:eastAsia="x-none"/>
        </w:rPr>
      </w:pPr>
    </w:p>
    <w:p w14:paraId="5FF0E443" w14:textId="33C249C9" w:rsidR="00CD4C7B" w:rsidRDefault="00FE1ABF" w:rsidP="00CD4C7B">
      <w:pPr>
        <w:pStyle w:val="Heading1"/>
      </w:pPr>
      <w:r>
        <w:t>2</w:t>
      </w:r>
      <w:r w:rsidR="00CD4C7B" w:rsidRPr="006E13D1">
        <w:tab/>
      </w:r>
      <w:r w:rsidR="00660A36">
        <w:t xml:space="preserve">Beam </w:t>
      </w:r>
      <w:r w:rsidR="00C870AB">
        <w:t>R</w:t>
      </w:r>
      <w:r w:rsidR="00660A36">
        <w:t>ecovery</w:t>
      </w:r>
    </w:p>
    <w:p w14:paraId="23BC4345" w14:textId="1AC0E359" w:rsidR="00F25B28" w:rsidRDefault="00F25B28" w:rsidP="00D752EE">
      <w:pPr>
        <w:jc w:val="both"/>
      </w:pPr>
      <w:r>
        <w:t>For beam management, the UE measures beam specific reference signals (e.g., CSI-RS/SS Block beam management). Based on the measurements, the UE reports detected beams according to network configuration. Out of the reported beams, network indicates UE the beams for PDCCH monitoring. UE may be configured with multiple PDCCH beams e.g. corresponding to different UE/gNB beams for robustness: in case one PDCCH beam fails alternative beam may be used.</w:t>
      </w:r>
    </w:p>
    <w:p w14:paraId="4E3A0AC7" w14:textId="0211BB3D" w:rsidR="00F25B28" w:rsidRPr="00F25B28" w:rsidRDefault="00F25B28" w:rsidP="00D752EE">
      <w:pPr>
        <w:jc w:val="both"/>
      </w:pPr>
      <w:r>
        <w:t xml:space="preserve">Based on RAN1 agreement, when the quality of all the serving control channel links fail i.e. the quality of the channels fall below a threshold a beam failure can be declared. Once beam failure has been declared, UE can trigger beam failure recovery signal to indicate new candidate beam to network (if detected). Currently UE is able to indicate new candidate beam based on dedicated signal on PRACH resources. In case only subset of the control channels fail, RAN1 has not agreed exact mechanisms. One potential way is to use beam reporting as configured by network to indicate N-highest quality beams </w:t>
      </w:r>
      <w:r w:rsidR="006E0C6D">
        <w:t>which allows network to reconfigure/indicate new PDCCH beams if needed.</w:t>
      </w:r>
    </w:p>
    <w:p w14:paraId="31304AE6" w14:textId="65A386F3" w:rsidR="00660A36" w:rsidRDefault="00660A36" w:rsidP="00D752EE">
      <w:pPr>
        <w:jc w:val="both"/>
        <w:rPr>
          <w:lang w:val="en-US"/>
        </w:rPr>
      </w:pPr>
      <w:r>
        <w:rPr>
          <w:lang w:val="en-US"/>
        </w:rPr>
        <w:t xml:space="preserve">For beam </w:t>
      </w:r>
      <w:r w:rsidR="007A57E6">
        <w:rPr>
          <w:lang w:val="en-US"/>
        </w:rPr>
        <w:t>recovery,</w:t>
      </w:r>
      <w:r>
        <w:rPr>
          <w:lang w:val="en-US"/>
        </w:rPr>
        <w:t xml:space="preserve"> </w:t>
      </w:r>
      <w:r w:rsidR="00F25B28">
        <w:rPr>
          <w:lang w:val="en-US"/>
        </w:rPr>
        <w:t>we discuss the following alternatives for beam recovery signaling to indicat</w:t>
      </w:r>
      <w:r w:rsidR="007A57E6">
        <w:rPr>
          <w:lang w:val="en-US"/>
        </w:rPr>
        <w:t>e</w:t>
      </w:r>
      <w:r w:rsidR="00F25B28">
        <w:rPr>
          <w:lang w:val="en-US"/>
        </w:rPr>
        <w:t xml:space="preserve"> new candidate. </w:t>
      </w:r>
    </w:p>
    <w:p w14:paraId="24B62A8E" w14:textId="2E714009" w:rsidR="00660A36" w:rsidRPr="009B6D9C" w:rsidRDefault="000B6185" w:rsidP="00D752EE">
      <w:pPr>
        <w:ind w:left="360"/>
        <w:jc w:val="both"/>
        <w:rPr>
          <w:b/>
          <w:lang w:val="en-US"/>
        </w:rPr>
      </w:pPr>
      <w:r>
        <w:rPr>
          <w:b/>
          <w:lang w:val="en-US"/>
        </w:rPr>
        <w:t>Contention free signals /</w:t>
      </w:r>
      <w:r w:rsidR="00660A36" w:rsidRPr="009B6D9C">
        <w:rPr>
          <w:b/>
          <w:lang w:val="en-US"/>
        </w:rPr>
        <w:t>Scheduling Request</w:t>
      </w:r>
      <w:r w:rsidR="004529E3">
        <w:rPr>
          <w:b/>
          <w:lang w:val="en-US"/>
        </w:rPr>
        <w:t xml:space="preserve"> on PUCCH/PRACH</w:t>
      </w:r>
      <w:r w:rsidR="00660A36" w:rsidRPr="009B6D9C">
        <w:rPr>
          <w:b/>
          <w:lang w:val="en-US"/>
        </w:rPr>
        <w:t>:</w:t>
      </w:r>
    </w:p>
    <w:p w14:paraId="632C15E8" w14:textId="77777777" w:rsidR="004529E3" w:rsidRDefault="004529E3" w:rsidP="00D752EE">
      <w:pPr>
        <w:ind w:left="360"/>
        <w:jc w:val="both"/>
        <w:rPr>
          <w:lang w:val="en-US"/>
        </w:rPr>
      </w:pPr>
      <w:r>
        <w:rPr>
          <w:lang w:val="en-US"/>
        </w:rPr>
        <w:t xml:space="preserve">RAN1 has not yet explicitly agreed to have the scheduling request signals configured to PRACH period but has agreed that SR can be conveyed at least on PUCCH. </w:t>
      </w:r>
    </w:p>
    <w:p w14:paraId="1FA3CDFC" w14:textId="1F524D4D" w:rsidR="004529E3" w:rsidRPr="007A57E6" w:rsidRDefault="00660A36" w:rsidP="00D752EE">
      <w:pPr>
        <w:ind w:left="360"/>
        <w:jc w:val="both"/>
        <w:rPr>
          <w:lang w:val="en-US"/>
        </w:rPr>
      </w:pPr>
      <w:r>
        <w:rPr>
          <w:lang w:val="en-US"/>
        </w:rPr>
        <w:t xml:space="preserve">Scheduling request, SR, is </w:t>
      </w:r>
      <w:r w:rsidRPr="007A57E6">
        <w:rPr>
          <w:lang w:val="en-US"/>
        </w:rPr>
        <w:t>conventionally used by UE to request UL-SCH resources for new data transmission. From beam management perspective, SR can be used to request resources for transmitting beam report</w:t>
      </w:r>
      <w:r w:rsidR="00EB3524" w:rsidRPr="007A57E6">
        <w:rPr>
          <w:lang w:val="en-US"/>
        </w:rPr>
        <w:t xml:space="preserve"> to indicate candidate beams for PDCCH reception</w:t>
      </w:r>
      <w:r w:rsidRPr="007A57E6">
        <w:rPr>
          <w:lang w:val="en-US"/>
        </w:rPr>
        <w:t>. Specific triggering conditions can be specified and configured by the network when the UE can trigger SR transmission for beam recovery. SR may also be used for other beam management events.</w:t>
      </w:r>
      <w:r w:rsidR="00A701C6" w:rsidRPr="007A57E6">
        <w:rPr>
          <w:lang w:val="en-US"/>
        </w:rPr>
        <w:t xml:space="preserve"> </w:t>
      </w:r>
    </w:p>
    <w:p w14:paraId="18C89E66" w14:textId="59BDC460" w:rsidR="00A701C6" w:rsidRDefault="004529E3" w:rsidP="00D752EE">
      <w:pPr>
        <w:ind w:left="360"/>
        <w:jc w:val="both"/>
        <w:rPr>
          <w:lang w:val="en-US"/>
        </w:rPr>
      </w:pPr>
      <w:r>
        <w:rPr>
          <w:lang w:val="en-US"/>
        </w:rPr>
        <w:t>RAN1 has agreed that beam recovery signal may be additionally used for SR. In our view</w:t>
      </w:r>
      <w:r w:rsidR="002914F9">
        <w:rPr>
          <w:lang w:val="en-US"/>
        </w:rPr>
        <w:t>,</w:t>
      </w:r>
      <w:r>
        <w:rPr>
          <w:lang w:val="en-US"/>
        </w:rPr>
        <w:t xml:space="preserve"> the SR and beam recovery signal should have joint design and configuration: SR signal can indicate both recovery request and </w:t>
      </w:r>
      <w:r w:rsidR="000262B6">
        <w:rPr>
          <w:lang w:val="en-US"/>
        </w:rPr>
        <w:t>scheduling request</w:t>
      </w:r>
      <w:r w:rsidR="00EB3524">
        <w:rPr>
          <w:lang w:val="en-US"/>
        </w:rPr>
        <w:t>.</w:t>
      </w:r>
    </w:p>
    <w:p w14:paraId="10F1C0AA" w14:textId="4741D48C" w:rsidR="00A701C6" w:rsidRDefault="00A701C6" w:rsidP="00D752EE">
      <w:pPr>
        <w:ind w:left="360"/>
        <w:jc w:val="both"/>
        <w:rPr>
          <w:lang w:val="en-US"/>
        </w:rPr>
      </w:pPr>
      <w:r>
        <w:rPr>
          <w:lang w:val="en-US"/>
        </w:rPr>
        <w:t>SR signal should be able to be configured to indicate at least specific SS block: If UE detects alternative beams (based on CSI-RS</w:t>
      </w:r>
      <w:r w:rsidR="009B6641">
        <w:rPr>
          <w:lang w:val="en-US"/>
        </w:rPr>
        <w:t>/SS Block</w:t>
      </w:r>
      <w:r>
        <w:rPr>
          <w:lang w:val="en-US"/>
        </w:rPr>
        <w:t xml:space="preserve"> measurements) when </w:t>
      </w:r>
      <w:r w:rsidR="006E0C6D">
        <w:rPr>
          <w:lang w:val="en-US"/>
        </w:rPr>
        <w:t>a beam failure is detected</w:t>
      </w:r>
      <w:r>
        <w:rPr>
          <w:lang w:val="en-US"/>
        </w:rPr>
        <w:t xml:space="preserve"> the SR can be triggered to </w:t>
      </w:r>
      <w:r w:rsidR="00EB3524">
        <w:rPr>
          <w:lang w:val="en-US"/>
        </w:rPr>
        <w:t>a corresponding SS block.</w:t>
      </w:r>
      <w:r w:rsidR="006E0C6D">
        <w:rPr>
          <w:lang w:val="en-US"/>
        </w:rPr>
        <w:t xml:space="preserve"> Network can interpret the transmission of SR as beam failure recovery request and allocate UL resources for beam reporting. </w:t>
      </w:r>
      <w:r>
        <w:rPr>
          <w:lang w:val="en-US"/>
        </w:rPr>
        <w:t xml:space="preserve"> </w:t>
      </w:r>
    </w:p>
    <w:p w14:paraId="37DC88CB" w14:textId="2C4DBCCA" w:rsidR="006E0C6D" w:rsidRPr="007824BA" w:rsidRDefault="00660A36" w:rsidP="007824BA">
      <w:pPr>
        <w:ind w:left="360"/>
        <w:jc w:val="both"/>
        <w:rPr>
          <w:b/>
          <w:lang w:val="en-US"/>
        </w:rPr>
      </w:pPr>
      <w:r w:rsidRPr="009B6D9C">
        <w:rPr>
          <w:b/>
          <w:lang w:val="en-US"/>
        </w:rPr>
        <w:t>RACH:</w:t>
      </w:r>
    </w:p>
    <w:p w14:paraId="0A3DC9F4" w14:textId="76398799" w:rsidR="006E0C6D" w:rsidRDefault="006E0C6D" w:rsidP="00D752EE">
      <w:pPr>
        <w:ind w:left="360"/>
        <w:jc w:val="both"/>
        <w:rPr>
          <w:lang w:eastAsia="x-none"/>
        </w:rPr>
      </w:pPr>
      <w:r>
        <w:rPr>
          <w:lang w:eastAsia="x-none"/>
        </w:rPr>
        <w:t>Based on current RAN1 agreement, only dedicated PRACH signal can be used for beam recovery to indicate new candidate beam. To cover all the possible candidate beams e.g. in higher frequ</w:t>
      </w:r>
      <w:r w:rsidR="00FB090A">
        <w:rPr>
          <w:lang w:eastAsia="x-none"/>
        </w:rPr>
        <w:t>en</w:t>
      </w:r>
      <w:r>
        <w:rPr>
          <w:lang w:eastAsia="x-none"/>
        </w:rPr>
        <w:t>cies would require assigning to a si</w:t>
      </w:r>
      <w:r w:rsidR="00FB090A">
        <w:rPr>
          <w:lang w:eastAsia="x-none"/>
        </w:rPr>
        <w:t>n</w:t>
      </w:r>
      <w:r>
        <w:rPr>
          <w:lang w:eastAsia="x-none"/>
        </w:rPr>
        <w:t>gle UE in worst a dedicated signal corresponding each SS block. Maximum number of SS Blocks</w:t>
      </w:r>
      <w:r w:rsidR="00FB090A">
        <w:rPr>
          <w:lang w:eastAsia="x-none"/>
        </w:rPr>
        <w:t xml:space="preserve"> above 6GHz can be L=64 thus requiring</w:t>
      </w:r>
      <w:r>
        <w:rPr>
          <w:lang w:eastAsia="x-none"/>
        </w:rPr>
        <w:t xml:space="preserve"> </w:t>
      </w:r>
      <w:r w:rsidR="00FB090A">
        <w:rPr>
          <w:lang w:eastAsia="x-none"/>
        </w:rPr>
        <w:t xml:space="preserve">high </w:t>
      </w:r>
      <w:r w:rsidR="00470342">
        <w:rPr>
          <w:lang w:eastAsia="x-none"/>
        </w:rPr>
        <w:t>number</w:t>
      </w:r>
      <w:r w:rsidR="00FB090A">
        <w:rPr>
          <w:lang w:eastAsia="x-none"/>
        </w:rPr>
        <w:t xml:space="preserve"> of dedicated preambles per UE.</w:t>
      </w:r>
    </w:p>
    <w:p w14:paraId="1626E11E" w14:textId="4E11C5F2" w:rsidR="00FB090A" w:rsidRDefault="00FB090A" w:rsidP="00D752EE">
      <w:pPr>
        <w:ind w:left="360"/>
        <w:jc w:val="both"/>
        <w:rPr>
          <w:lang w:eastAsia="x-none"/>
        </w:rPr>
      </w:pPr>
      <w:r>
        <w:rPr>
          <w:lang w:eastAsia="x-none"/>
        </w:rPr>
        <w:t xml:space="preserve">Thus additionally, contention based beam recovery should be supported to complement the recovery using dedicated signals. </w:t>
      </w:r>
      <w:r w:rsidR="002914F9">
        <w:rPr>
          <w:lang w:eastAsia="x-none"/>
        </w:rPr>
        <w:t xml:space="preserve"> </w:t>
      </w:r>
      <w:r>
        <w:rPr>
          <w:lang w:eastAsia="x-none"/>
        </w:rPr>
        <w:t>C</w:t>
      </w:r>
      <w:r w:rsidR="00470342">
        <w:rPr>
          <w:lang w:eastAsia="x-none"/>
        </w:rPr>
        <w:t>ontention based RACH</w:t>
      </w:r>
      <w:r w:rsidR="002914F9">
        <w:rPr>
          <w:lang w:eastAsia="x-none"/>
        </w:rPr>
        <w:t xml:space="preserve"> </w:t>
      </w:r>
      <w:r>
        <w:rPr>
          <w:lang w:eastAsia="x-none"/>
        </w:rPr>
        <w:t>could be triggered whe</w:t>
      </w:r>
      <w:r w:rsidR="00470342">
        <w:rPr>
          <w:lang w:eastAsia="x-none"/>
        </w:rPr>
        <w:t>n</w:t>
      </w:r>
      <w:r>
        <w:rPr>
          <w:lang w:eastAsia="x-none"/>
        </w:rPr>
        <w:t xml:space="preserve"> recovery cannot be done using dedicated signals either </w:t>
      </w:r>
      <w:r>
        <w:rPr>
          <w:lang w:eastAsia="x-none"/>
        </w:rPr>
        <w:lastRenderedPageBreak/>
        <w:t xml:space="preserve">the quality of candidate beams </w:t>
      </w:r>
      <w:r w:rsidR="00470342">
        <w:rPr>
          <w:lang w:eastAsia="x-none"/>
        </w:rPr>
        <w:t>is</w:t>
      </w:r>
      <w:r>
        <w:rPr>
          <w:lang w:eastAsia="x-none"/>
        </w:rPr>
        <w:t xml:space="preserve"> considered to be low or new candidate beam cannot </w:t>
      </w:r>
      <w:r w:rsidR="00470342">
        <w:rPr>
          <w:lang w:eastAsia="x-none"/>
        </w:rPr>
        <w:t xml:space="preserve">be </w:t>
      </w:r>
      <w:r>
        <w:rPr>
          <w:lang w:eastAsia="x-none"/>
        </w:rPr>
        <w:t xml:space="preserve">indicated </w:t>
      </w:r>
      <w:r w:rsidR="00470342">
        <w:rPr>
          <w:lang w:eastAsia="x-none"/>
        </w:rPr>
        <w:t>using</w:t>
      </w:r>
      <w:r>
        <w:rPr>
          <w:lang w:eastAsia="x-none"/>
        </w:rPr>
        <w:t xml:space="preserve"> dedicated signal i.e. network has configured SR/dedicated RACH only to a subset of candidate beams. Exact conditions when to use dedicated and contention based recovery is FFS but requires MAC layer logic to be specified. </w:t>
      </w:r>
    </w:p>
    <w:p w14:paraId="76F6B5B2" w14:textId="1555F145" w:rsidR="00FB090A" w:rsidRDefault="00FB090A" w:rsidP="00D752EE">
      <w:pPr>
        <w:ind w:left="360"/>
        <w:jc w:val="both"/>
        <w:rPr>
          <w:lang w:eastAsia="x-none"/>
        </w:rPr>
      </w:pPr>
      <w:r>
        <w:rPr>
          <w:lang w:eastAsia="x-none"/>
        </w:rPr>
        <w:t>One additio</w:t>
      </w:r>
      <w:r w:rsidR="003817A0">
        <w:rPr>
          <w:lang w:eastAsia="x-none"/>
        </w:rPr>
        <w:t>nal caveat of using only dedicated signals is that, i</w:t>
      </w:r>
      <w:r w:rsidR="003817A0">
        <w:rPr>
          <w:rFonts w:eastAsia="MS Mincho"/>
          <w:lang w:val="en-US" w:eastAsia="ja-JP"/>
        </w:rPr>
        <w:t xml:space="preserve">f network does not configure dedicated signal to each SS block, and UE would need to recover to a specific SS block that cannot be indicated using the dedicated signal it would not be able to recover. In worst </w:t>
      </w:r>
      <w:r w:rsidR="00470342">
        <w:rPr>
          <w:rFonts w:eastAsia="MS Mincho"/>
          <w:lang w:val="en-US" w:eastAsia="ja-JP"/>
        </w:rPr>
        <w:t>case,</w:t>
      </w:r>
      <w:r w:rsidR="003817A0">
        <w:rPr>
          <w:rFonts w:eastAsia="MS Mincho"/>
          <w:lang w:val="en-US" w:eastAsia="ja-JP"/>
        </w:rPr>
        <w:t xml:space="preserve"> it would lead to recovery via RLF which should not be the intention of beam recovery.</w:t>
      </w:r>
    </w:p>
    <w:p w14:paraId="78F52CB8" w14:textId="3A8438E7" w:rsidR="00660A36" w:rsidRDefault="00660A36" w:rsidP="00D752EE">
      <w:pPr>
        <w:ind w:left="360"/>
        <w:jc w:val="both"/>
        <w:rPr>
          <w:lang w:eastAsia="x-none"/>
        </w:rPr>
      </w:pPr>
    </w:p>
    <w:p w14:paraId="35B9888E" w14:textId="450009BF" w:rsidR="004529E3" w:rsidRDefault="000102E3" w:rsidP="00D752EE">
      <w:pPr>
        <w:jc w:val="both"/>
        <w:rPr>
          <w:lang w:val="en-US"/>
        </w:rPr>
      </w:pPr>
      <w:r>
        <w:rPr>
          <w:b/>
          <w:lang w:val="en-US"/>
        </w:rPr>
        <w:t>Observation</w:t>
      </w:r>
      <w:r w:rsidRPr="006504B3">
        <w:rPr>
          <w:b/>
          <w:lang w:val="en-US"/>
        </w:rPr>
        <w:t xml:space="preserve"> </w:t>
      </w:r>
      <w:r w:rsidR="006504B3" w:rsidRPr="006504B3">
        <w:rPr>
          <w:b/>
          <w:lang w:val="en-US"/>
        </w:rPr>
        <w:t>1:</w:t>
      </w:r>
      <w:r w:rsidR="006504B3" w:rsidRPr="00A70F22">
        <w:rPr>
          <w:lang w:val="en-US"/>
        </w:rPr>
        <w:t xml:space="preserve"> SR signal </w:t>
      </w:r>
      <w:r w:rsidR="006504B3">
        <w:rPr>
          <w:lang w:val="en-US"/>
        </w:rPr>
        <w:t xml:space="preserve">(if configured) can be used </w:t>
      </w:r>
      <w:r w:rsidR="006504B3" w:rsidRPr="00A70F22">
        <w:rPr>
          <w:lang w:val="en-US"/>
        </w:rPr>
        <w:t>for beam recovery</w:t>
      </w:r>
      <w:r w:rsidR="006504B3">
        <w:rPr>
          <w:lang w:val="en-US"/>
        </w:rPr>
        <w:t>. SR signal</w:t>
      </w:r>
      <w:r w:rsidR="006504B3" w:rsidRPr="00A70F22">
        <w:rPr>
          <w:lang w:val="en-US"/>
        </w:rPr>
        <w:t xml:space="preserve"> indicates </w:t>
      </w:r>
      <w:r w:rsidR="006504B3">
        <w:rPr>
          <w:lang w:val="en-US"/>
        </w:rPr>
        <w:t xml:space="preserve">a </w:t>
      </w:r>
      <w:r w:rsidR="006504B3" w:rsidRPr="00A70F22">
        <w:rPr>
          <w:lang w:val="en-US"/>
        </w:rPr>
        <w:t>specific SS block</w:t>
      </w:r>
      <w:r w:rsidR="00A64984">
        <w:rPr>
          <w:lang w:val="en-US"/>
        </w:rPr>
        <w:t>.</w:t>
      </w:r>
    </w:p>
    <w:p w14:paraId="2C3EBDD4" w14:textId="2497A488" w:rsidR="002914F9" w:rsidRPr="005E26FB" w:rsidRDefault="002914F9" w:rsidP="00D752EE">
      <w:pPr>
        <w:jc w:val="both"/>
        <w:rPr>
          <w:b/>
          <w:lang w:val="en-US"/>
        </w:rPr>
      </w:pPr>
      <w:r>
        <w:rPr>
          <w:b/>
          <w:lang w:val="en-US"/>
        </w:rPr>
        <w:t>Observation 2:</w:t>
      </w:r>
      <w:r w:rsidRPr="005E26FB">
        <w:rPr>
          <w:lang w:val="en-US"/>
        </w:rPr>
        <w:t xml:space="preserve"> Contention free</w:t>
      </w:r>
      <w:r w:rsidR="00FB090A">
        <w:rPr>
          <w:lang w:val="en-US"/>
        </w:rPr>
        <w:t xml:space="preserve"> signals in PRACH are</w:t>
      </w:r>
      <w:r w:rsidRPr="002914F9">
        <w:rPr>
          <w:lang w:val="en-US"/>
        </w:rPr>
        <w:t xml:space="preserve"> used for beam recovery.</w:t>
      </w:r>
    </w:p>
    <w:p w14:paraId="59590F09" w14:textId="2583D0AB" w:rsidR="006504B3" w:rsidRDefault="000102E3" w:rsidP="00D752EE">
      <w:pPr>
        <w:jc w:val="both"/>
        <w:rPr>
          <w:lang w:val="en-US"/>
        </w:rPr>
      </w:pPr>
      <w:r>
        <w:rPr>
          <w:b/>
          <w:lang w:val="en-US"/>
        </w:rPr>
        <w:t xml:space="preserve">Observation </w:t>
      </w:r>
      <w:r w:rsidR="002914F9">
        <w:rPr>
          <w:b/>
          <w:lang w:val="en-US"/>
        </w:rPr>
        <w:t>3</w:t>
      </w:r>
      <w:r w:rsidR="006504B3" w:rsidRPr="006504B3">
        <w:rPr>
          <w:b/>
          <w:lang w:val="en-US"/>
        </w:rPr>
        <w:t>:</w:t>
      </w:r>
      <w:r w:rsidR="00152427">
        <w:rPr>
          <w:lang w:val="en-US"/>
        </w:rPr>
        <w:t xml:space="preserve"> </w:t>
      </w:r>
      <w:r>
        <w:rPr>
          <w:lang w:val="en-US"/>
        </w:rPr>
        <w:t>C</w:t>
      </w:r>
      <w:r w:rsidR="004529E3">
        <w:rPr>
          <w:lang w:val="en-US"/>
        </w:rPr>
        <w:t xml:space="preserve">ontention based </w:t>
      </w:r>
      <w:r w:rsidR="006504B3" w:rsidRPr="00A70F22">
        <w:rPr>
          <w:lang w:val="en-US"/>
        </w:rPr>
        <w:t xml:space="preserve">RACH </w:t>
      </w:r>
      <w:r w:rsidR="004529E3">
        <w:rPr>
          <w:lang w:val="en-US"/>
        </w:rPr>
        <w:t xml:space="preserve">procedure </w:t>
      </w:r>
      <w:r>
        <w:rPr>
          <w:lang w:val="en-US"/>
        </w:rPr>
        <w:t xml:space="preserve">can be used </w:t>
      </w:r>
      <w:r w:rsidR="006504B3" w:rsidRPr="00A70F22">
        <w:rPr>
          <w:lang w:val="en-US"/>
        </w:rPr>
        <w:t xml:space="preserve">for beam recovery as </w:t>
      </w:r>
      <w:r w:rsidR="006504B3">
        <w:rPr>
          <w:lang w:val="en-US"/>
        </w:rPr>
        <w:t xml:space="preserve">a </w:t>
      </w:r>
      <w:r w:rsidR="006504B3" w:rsidRPr="00A70F22">
        <w:rPr>
          <w:lang w:val="en-US"/>
        </w:rPr>
        <w:t>fall back option</w:t>
      </w:r>
      <w:r w:rsidR="006504B3">
        <w:rPr>
          <w:lang w:val="en-US"/>
        </w:rPr>
        <w:t>.</w:t>
      </w:r>
    </w:p>
    <w:p w14:paraId="4CE8E565" w14:textId="12028223" w:rsidR="00FB090A" w:rsidRPr="00470342" w:rsidRDefault="00FB090A" w:rsidP="00D752EE">
      <w:pPr>
        <w:jc w:val="both"/>
        <w:rPr>
          <w:b/>
          <w:lang w:val="en-US"/>
        </w:rPr>
      </w:pPr>
      <w:r w:rsidRPr="007A57E6">
        <w:rPr>
          <w:b/>
          <w:lang w:val="en-US"/>
        </w:rPr>
        <w:t>Observation 4:</w:t>
      </w:r>
      <w:r>
        <w:rPr>
          <w:b/>
          <w:lang w:val="en-US"/>
        </w:rPr>
        <w:t xml:space="preserve"> </w:t>
      </w:r>
      <w:r w:rsidRPr="00037D2A">
        <w:rPr>
          <w:lang w:val="en-US"/>
        </w:rPr>
        <w:t>Using only dedicated resources</w:t>
      </w:r>
      <w:r w:rsidR="009847B2" w:rsidRPr="00037D2A">
        <w:rPr>
          <w:lang w:val="en-US"/>
        </w:rPr>
        <w:t xml:space="preserve"> for beam recovery</w:t>
      </w:r>
      <w:r w:rsidRPr="00037D2A">
        <w:rPr>
          <w:lang w:val="en-US"/>
        </w:rPr>
        <w:t xml:space="preserve"> </w:t>
      </w:r>
      <w:r w:rsidR="009847B2" w:rsidRPr="00037D2A">
        <w:rPr>
          <w:lang w:val="en-US"/>
        </w:rPr>
        <w:t>reserves potentially high amount of uplink signaling resources</w:t>
      </w:r>
    </w:p>
    <w:p w14:paraId="572D7870" w14:textId="700635CD" w:rsidR="00855C1E" w:rsidRDefault="009847B2" w:rsidP="00D752EE">
      <w:pPr>
        <w:jc w:val="both"/>
        <w:rPr>
          <w:lang w:val="en-US"/>
        </w:rPr>
      </w:pPr>
      <w:r>
        <w:rPr>
          <w:lang w:val="en-US"/>
        </w:rPr>
        <w:t xml:space="preserve">Furthermore, </w:t>
      </w:r>
      <w:r w:rsidR="00855C1E">
        <w:rPr>
          <w:lang w:val="en-US"/>
        </w:rPr>
        <w:t>SR triggers are defined in MAC spec in LTE, both for dedicated SR resources and random access. The same is assumed to apply in NR. It is beneficial to have all SR</w:t>
      </w:r>
      <w:r w:rsidR="00D752EE">
        <w:rPr>
          <w:lang w:val="en-US"/>
        </w:rPr>
        <w:t xml:space="preserve"> and, in more general view, </w:t>
      </w:r>
      <w:r w:rsidR="00855C1E">
        <w:rPr>
          <w:lang w:val="en-US"/>
        </w:rPr>
        <w:t>trigger</w:t>
      </w:r>
      <w:r>
        <w:rPr>
          <w:lang w:val="en-US"/>
        </w:rPr>
        <w:t>ing of L1 signals should be done by one layer</w:t>
      </w:r>
      <w:r w:rsidR="00855C1E">
        <w:rPr>
          <w:lang w:val="en-US"/>
        </w:rPr>
        <w:t xml:space="preserve"> and therefore, the beam recovery triggers should be defined in MAC spec. Similarly, also the triggers to fallback to random access should be defined in the same place.</w:t>
      </w:r>
    </w:p>
    <w:p w14:paraId="48A2A0F0" w14:textId="154C62D3" w:rsidR="006504B3" w:rsidRDefault="006504B3" w:rsidP="00D752EE">
      <w:pPr>
        <w:jc w:val="both"/>
        <w:rPr>
          <w:lang w:val="en-US"/>
        </w:rPr>
      </w:pPr>
      <w:r w:rsidRPr="00855C1E">
        <w:rPr>
          <w:b/>
          <w:lang w:val="en-US"/>
        </w:rPr>
        <w:t xml:space="preserve">Proposal </w:t>
      </w:r>
      <w:r w:rsidR="000102E3">
        <w:rPr>
          <w:b/>
          <w:lang w:val="en-US"/>
        </w:rPr>
        <w:t>1</w:t>
      </w:r>
      <w:r w:rsidRPr="00855C1E">
        <w:rPr>
          <w:b/>
          <w:lang w:val="en-US"/>
        </w:rPr>
        <w:t>:</w:t>
      </w:r>
      <w:r>
        <w:rPr>
          <w:lang w:val="en-US"/>
        </w:rPr>
        <w:t xml:space="preserve"> </w:t>
      </w:r>
      <w:r w:rsidR="002914F9">
        <w:rPr>
          <w:lang w:val="en-US"/>
        </w:rPr>
        <w:t xml:space="preserve">For </w:t>
      </w:r>
      <w:r>
        <w:rPr>
          <w:lang w:val="en-US"/>
        </w:rPr>
        <w:t xml:space="preserve">beam recovery </w:t>
      </w:r>
      <w:r w:rsidR="000B6185">
        <w:rPr>
          <w:lang w:val="en-US"/>
        </w:rPr>
        <w:t xml:space="preserve">procedure configured to </w:t>
      </w:r>
      <w:r>
        <w:rPr>
          <w:lang w:val="en-US"/>
        </w:rPr>
        <w:t xml:space="preserve">use </w:t>
      </w:r>
      <w:r w:rsidR="000B6185">
        <w:rPr>
          <w:lang w:val="en-US"/>
        </w:rPr>
        <w:t>contention free (</w:t>
      </w:r>
      <w:r w:rsidR="00855C1E">
        <w:rPr>
          <w:lang w:val="en-US"/>
        </w:rPr>
        <w:t>dedicated</w:t>
      </w:r>
      <w:r w:rsidR="000B6185">
        <w:rPr>
          <w:lang w:val="en-US"/>
        </w:rPr>
        <w:t>) signaling resources such as SR,</w:t>
      </w:r>
      <w:r>
        <w:rPr>
          <w:lang w:val="en-US"/>
        </w:rPr>
        <w:t xml:space="preserve"> the trigger should be defined in MAC spec together with other triggers for SR.</w:t>
      </w:r>
    </w:p>
    <w:p w14:paraId="2204FAC5" w14:textId="6BFCDDC0" w:rsidR="006504B3" w:rsidRDefault="006504B3" w:rsidP="00D752EE">
      <w:pPr>
        <w:jc w:val="both"/>
        <w:rPr>
          <w:lang w:val="en-US"/>
        </w:rPr>
      </w:pPr>
      <w:r w:rsidRPr="00855C1E">
        <w:rPr>
          <w:b/>
          <w:lang w:val="en-US"/>
        </w:rPr>
        <w:t xml:space="preserve">Proposal </w:t>
      </w:r>
      <w:r w:rsidR="000102E3">
        <w:rPr>
          <w:b/>
          <w:lang w:val="en-US"/>
        </w:rPr>
        <w:t>2</w:t>
      </w:r>
      <w:r w:rsidRPr="00855C1E">
        <w:rPr>
          <w:b/>
          <w:lang w:val="en-US"/>
        </w:rPr>
        <w:t>:</w:t>
      </w:r>
      <w:r>
        <w:rPr>
          <w:lang w:val="en-US"/>
        </w:rPr>
        <w:t xml:space="preserve"> </w:t>
      </w:r>
      <w:r w:rsidR="002914F9">
        <w:rPr>
          <w:lang w:val="en-US"/>
        </w:rPr>
        <w:t xml:space="preserve">For </w:t>
      </w:r>
      <w:r>
        <w:rPr>
          <w:lang w:val="en-US"/>
        </w:rPr>
        <w:t>beam recovery us</w:t>
      </w:r>
      <w:r w:rsidR="002914F9">
        <w:rPr>
          <w:lang w:val="en-US"/>
        </w:rPr>
        <w:t>ing dedicated or common</w:t>
      </w:r>
      <w:r>
        <w:rPr>
          <w:lang w:val="en-US"/>
        </w:rPr>
        <w:t xml:space="preserve"> </w:t>
      </w:r>
      <w:r w:rsidR="00A64984">
        <w:rPr>
          <w:lang w:val="en-US"/>
        </w:rPr>
        <w:t>P</w:t>
      </w:r>
      <w:r>
        <w:rPr>
          <w:lang w:val="en-US"/>
        </w:rPr>
        <w:t>RACH resources, the trigger should be defined in MAC</w:t>
      </w:r>
      <w:r w:rsidR="00855C1E">
        <w:rPr>
          <w:lang w:val="en-US"/>
        </w:rPr>
        <w:t xml:space="preserve"> (together with SR triggers)</w:t>
      </w:r>
      <w:r>
        <w:rPr>
          <w:lang w:val="en-US"/>
        </w:rPr>
        <w:t>.</w:t>
      </w:r>
    </w:p>
    <w:p w14:paraId="7740EDEF" w14:textId="72361FA3" w:rsidR="00855C1E" w:rsidRDefault="00855C1E" w:rsidP="00D752EE">
      <w:pPr>
        <w:jc w:val="both"/>
        <w:rPr>
          <w:lang w:val="en-US"/>
        </w:rPr>
      </w:pPr>
      <w:r>
        <w:rPr>
          <w:lang w:val="en-US"/>
        </w:rPr>
        <w:t>Beam management for NR is discussed as mobility without RRC involvement. Beam recovery is part of the beam management</w:t>
      </w:r>
      <w:r w:rsidR="00A276E1">
        <w:rPr>
          <w:lang w:val="en-US"/>
        </w:rPr>
        <w:t>. Therefore, it should be a L1/L2 procedure without RRC involvement</w:t>
      </w:r>
      <w:r w:rsidR="008F0A1E">
        <w:rPr>
          <w:lang w:val="en-US"/>
        </w:rPr>
        <w:t xml:space="preserve"> i.e. beam recovery procedure tries to obtain new PDCCH beam when current PDCCH beam fails</w:t>
      </w:r>
      <w:r w:rsidR="00A276E1">
        <w:rPr>
          <w:lang w:val="en-US"/>
        </w:rPr>
        <w:t xml:space="preserve">. </w:t>
      </w:r>
      <w:r w:rsidR="000262B6">
        <w:rPr>
          <w:lang w:val="en-US"/>
        </w:rPr>
        <w:t xml:space="preserve">Taking into account </w:t>
      </w:r>
      <w:r w:rsidR="005D1672">
        <w:rPr>
          <w:lang w:val="en-US"/>
        </w:rPr>
        <w:t>observations</w:t>
      </w:r>
      <w:r w:rsidR="000262B6">
        <w:rPr>
          <w:lang w:val="en-US"/>
        </w:rPr>
        <w:t xml:space="preserve"> 3 and 4 we propose in general:</w:t>
      </w:r>
    </w:p>
    <w:p w14:paraId="6C2BE0A8" w14:textId="1CE6DF8D" w:rsidR="000262B6" w:rsidRDefault="000262B6" w:rsidP="00D752EE">
      <w:pPr>
        <w:jc w:val="both"/>
        <w:rPr>
          <w:lang w:val="en-US"/>
        </w:rPr>
      </w:pPr>
      <w:r w:rsidRPr="00A276E1">
        <w:rPr>
          <w:b/>
          <w:lang w:val="en-US"/>
        </w:rPr>
        <w:t xml:space="preserve">Proposal </w:t>
      </w:r>
      <w:r w:rsidR="000102E3">
        <w:rPr>
          <w:b/>
          <w:lang w:val="en-US"/>
        </w:rPr>
        <w:t>3</w:t>
      </w:r>
      <w:r w:rsidRPr="00A276E1">
        <w:rPr>
          <w:b/>
          <w:lang w:val="en-US"/>
        </w:rPr>
        <w:t>:</w:t>
      </w:r>
      <w:r>
        <w:rPr>
          <w:lang w:val="en-US"/>
        </w:rPr>
        <w:t xml:space="preserve"> Determining when to use contention free and when to use contention based recovery is a MAC layer </w:t>
      </w:r>
      <w:r w:rsidR="00864365">
        <w:rPr>
          <w:lang w:val="en-US"/>
        </w:rPr>
        <w:t>function</w:t>
      </w:r>
      <w:r>
        <w:rPr>
          <w:lang w:val="en-US"/>
        </w:rPr>
        <w:t xml:space="preserve">. </w:t>
      </w:r>
    </w:p>
    <w:p w14:paraId="601AED47" w14:textId="1A429C46" w:rsidR="009847B2" w:rsidRDefault="009847B2" w:rsidP="00D752EE">
      <w:pPr>
        <w:jc w:val="both"/>
        <w:rPr>
          <w:lang w:val="en-US"/>
        </w:rPr>
      </w:pPr>
      <w:r>
        <w:rPr>
          <w:lang w:val="en-US"/>
        </w:rPr>
        <w:t xml:space="preserve">To be able to trigger recovery signals either contention based or contention free signals, MAC layer should be aware of the availability of L1 i.e. L1 should indicate MAC of beam failure so that it can properly run the logic to decide which signals to trigger. </w:t>
      </w:r>
    </w:p>
    <w:p w14:paraId="0871EC32" w14:textId="4C41F533" w:rsidR="00677B20" w:rsidRDefault="00677B20" w:rsidP="00D752EE">
      <w:pPr>
        <w:jc w:val="both"/>
        <w:rPr>
          <w:lang w:val="en-US"/>
        </w:rPr>
      </w:pPr>
      <w:r>
        <w:rPr>
          <w:lang w:val="en-US"/>
        </w:rPr>
        <w:t>In [2] we provide a Text Proposal towards MAC capturing the way beam recovery could be captured into latest running MAC specifications.</w:t>
      </w:r>
    </w:p>
    <w:p w14:paraId="43A12B72" w14:textId="492BF8A8" w:rsidR="00CD4C7B" w:rsidRPr="006E13D1" w:rsidRDefault="00470342" w:rsidP="00CD4C7B">
      <w:pPr>
        <w:pStyle w:val="Heading1"/>
      </w:pPr>
      <w:r>
        <w:t>3</w:t>
      </w:r>
      <w:r w:rsidR="00CD4C7B" w:rsidRPr="006E13D1">
        <w:tab/>
      </w:r>
      <w:r w:rsidR="00041854">
        <w:t>Conclusions</w:t>
      </w:r>
    </w:p>
    <w:p w14:paraId="68405EB5" w14:textId="5152430E" w:rsidR="00041854" w:rsidRDefault="00041854" w:rsidP="00D752EE">
      <w:pPr>
        <w:jc w:val="both"/>
        <w:rPr>
          <w:lang w:val="en-US"/>
        </w:rPr>
      </w:pPr>
      <w:r>
        <w:rPr>
          <w:lang w:val="en-US"/>
        </w:rPr>
        <w:t xml:space="preserve">In this contribution beam recovery was discussed. Based on discussion the following </w:t>
      </w:r>
      <w:r w:rsidR="00A64984">
        <w:rPr>
          <w:lang w:val="en-US"/>
        </w:rPr>
        <w:t xml:space="preserve">observations and </w:t>
      </w:r>
      <w:r>
        <w:rPr>
          <w:lang w:val="en-US"/>
        </w:rPr>
        <w:t>proposals are made:</w:t>
      </w:r>
    </w:p>
    <w:p w14:paraId="44ED073C" w14:textId="77777777" w:rsidR="002914F9" w:rsidRDefault="002914F9" w:rsidP="00D752EE">
      <w:pPr>
        <w:jc w:val="both"/>
        <w:rPr>
          <w:lang w:val="en-US"/>
        </w:rPr>
      </w:pPr>
      <w:r>
        <w:rPr>
          <w:b/>
          <w:lang w:val="en-US"/>
        </w:rPr>
        <w:t>Observation</w:t>
      </w:r>
      <w:r w:rsidRPr="006504B3">
        <w:rPr>
          <w:b/>
          <w:lang w:val="en-US"/>
        </w:rPr>
        <w:t xml:space="preserve"> 1:</w:t>
      </w:r>
      <w:r w:rsidRPr="00A70F22">
        <w:rPr>
          <w:lang w:val="en-US"/>
        </w:rPr>
        <w:t xml:space="preserve"> SR signal </w:t>
      </w:r>
      <w:r>
        <w:rPr>
          <w:lang w:val="en-US"/>
        </w:rPr>
        <w:t xml:space="preserve">(if configured) can be used </w:t>
      </w:r>
      <w:r w:rsidRPr="00A70F22">
        <w:rPr>
          <w:lang w:val="en-US"/>
        </w:rPr>
        <w:t>for beam recovery</w:t>
      </w:r>
      <w:r>
        <w:rPr>
          <w:lang w:val="en-US"/>
        </w:rPr>
        <w:t>. SR signal</w:t>
      </w:r>
      <w:r w:rsidRPr="00A70F22">
        <w:rPr>
          <w:lang w:val="en-US"/>
        </w:rPr>
        <w:t xml:space="preserve"> indicates </w:t>
      </w:r>
      <w:r>
        <w:rPr>
          <w:lang w:val="en-US"/>
        </w:rPr>
        <w:t xml:space="preserve">a </w:t>
      </w:r>
      <w:r w:rsidRPr="00A70F22">
        <w:rPr>
          <w:lang w:val="en-US"/>
        </w:rPr>
        <w:t>specific SS block</w:t>
      </w:r>
      <w:r>
        <w:rPr>
          <w:lang w:val="en-US"/>
        </w:rPr>
        <w:t>.</w:t>
      </w:r>
    </w:p>
    <w:p w14:paraId="543B6A21" w14:textId="77777777" w:rsidR="002914F9" w:rsidRPr="007037FB" w:rsidRDefault="002914F9" w:rsidP="00D752EE">
      <w:pPr>
        <w:jc w:val="both"/>
        <w:rPr>
          <w:b/>
          <w:lang w:val="en-US"/>
        </w:rPr>
      </w:pPr>
      <w:r>
        <w:rPr>
          <w:b/>
          <w:lang w:val="en-US"/>
        </w:rPr>
        <w:t>Observation 2:</w:t>
      </w:r>
      <w:r w:rsidRPr="007037FB">
        <w:rPr>
          <w:lang w:val="en-US"/>
        </w:rPr>
        <w:t xml:space="preserve"> Contention free RACH </w:t>
      </w:r>
      <w:r w:rsidRPr="002914F9">
        <w:rPr>
          <w:lang w:val="en-US"/>
        </w:rPr>
        <w:t>procedure can be used for beam recovery.</w:t>
      </w:r>
    </w:p>
    <w:p w14:paraId="06634BF5" w14:textId="19DE9998" w:rsidR="002914F9" w:rsidRDefault="002914F9" w:rsidP="00D752EE">
      <w:pPr>
        <w:jc w:val="both"/>
        <w:rPr>
          <w:lang w:val="en-US"/>
        </w:rPr>
      </w:pPr>
      <w:r>
        <w:rPr>
          <w:b/>
          <w:lang w:val="en-US"/>
        </w:rPr>
        <w:t>Observation 3</w:t>
      </w:r>
      <w:r w:rsidRPr="006504B3">
        <w:rPr>
          <w:b/>
          <w:lang w:val="en-US"/>
        </w:rPr>
        <w:t>:</w:t>
      </w:r>
      <w:r>
        <w:rPr>
          <w:lang w:val="en-US"/>
        </w:rPr>
        <w:t xml:space="preserve"> Contention based </w:t>
      </w:r>
      <w:r w:rsidRPr="00A70F22">
        <w:rPr>
          <w:lang w:val="en-US"/>
        </w:rPr>
        <w:t xml:space="preserve">RACH </w:t>
      </w:r>
      <w:r>
        <w:rPr>
          <w:lang w:val="en-US"/>
        </w:rPr>
        <w:t xml:space="preserve">procedure can be used </w:t>
      </w:r>
      <w:r w:rsidRPr="00A70F22">
        <w:rPr>
          <w:lang w:val="en-US"/>
        </w:rPr>
        <w:t xml:space="preserve">for beam recovery as </w:t>
      </w:r>
      <w:r>
        <w:rPr>
          <w:lang w:val="en-US"/>
        </w:rPr>
        <w:t xml:space="preserve">a </w:t>
      </w:r>
      <w:r w:rsidRPr="00A70F22">
        <w:rPr>
          <w:lang w:val="en-US"/>
        </w:rPr>
        <w:t>fall back option</w:t>
      </w:r>
      <w:r>
        <w:rPr>
          <w:lang w:val="en-US"/>
        </w:rPr>
        <w:t>.</w:t>
      </w:r>
    </w:p>
    <w:p w14:paraId="0BB72162" w14:textId="2D502857" w:rsidR="009847B2" w:rsidRPr="00037D2A" w:rsidRDefault="00037D2A" w:rsidP="00D752EE">
      <w:pPr>
        <w:jc w:val="both"/>
        <w:rPr>
          <w:b/>
          <w:lang w:val="en-US"/>
        </w:rPr>
      </w:pPr>
      <w:r w:rsidRPr="007A57E6">
        <w:rPr>
          <w:b/>
          <w:lang w:val="en-US"/>
        </w:rPr>
        <w:t>Observation 4:</w:t>
      </w:r>
      <w:r>
        <w:rPr>
          <w:b/>
          <w:lang w:val="en-US"/>
        </w:rPr>
        <w:t xml:space="preserve"> </w:t>
      </w:r>
      <w:r w:rsidRPr="00037D2A">
        <w:rPr>
          <w:lang w:val="en-US"/>
        </w:rPr>
        <w:t>Using only dedicated resources for beam recovery reserves potentially high amount of uplink signaling resources</w:t>
      </w:r>
    </w:p>
    <w:p w14:paraId="2A65B2EC" w14:textId="77777777" w:rsidR="002914F9" w:rsidRDefault="002914F9" w:rsidP="00D752EE">
      <w:pPr>
        <w:jc w:val="both"/>
        <w:rPr>
          <w:lang w:val="en-US"/>
        </w:rPr>
      </w:pPr>
      <w:r w:rsidRPr="00855C1E">
        <w:rPr>
          <w:b/>
          <w:lang w:val="en-US"/>
        </w:rPr>
        <w:t xml:space="preserve">Proposal </w:t>
      </w:r>
      <w:r>
        <w:rPr>
          <w:b/>
          <w:lang w:val="en-US"/>
        </w:rPr>
        <w:t>1</w:t>
      </w:r>
      <w:r w:rsidRPr="00855C1E">
        <w:rPr>
          <w:b/>
          <w:lang w:val="en-US"/>
        </w:rPr>
        <w:t>:</w:t>
      </w:r>
      <w:r>
        <w:rPr>
          <w:lang w:val="en-US"/>
        </w:rPr>
        <w:t xml:space="preserve"> For beam recovery procedure configured to use contention free (dedicated) signaling resources such as SR, the trigger should be defined in MAC spec together with other triggers for SR.</w:t>
      </w:r>
    </w:p>
    <w:p w14:paraId="1A8DD510" w14:textId="77777777" w:rsidR="002914F9" w:rsidRDefault="002914F9" w:rsidP="00D752EE">
      <w:pPr>
        <w:jc w:val="both"/>
        <w:rPr>
          <w:lang w:val="en-US"/>
        </w:rPr>
      </w:pPr>
      <w:r w:rsidRPr="00855C1E">
        <w:rPr>
          <w:b/>
          <w:lang w:val="en-US"/>
        </w:rPr>
        <w:t xml:space="preserve">Proposal </w:t>
      </w:r>
      <w:r>
        <w:rPr>
          <w:b/>
          <w:lang w:val="en-US"/>
        </w:rPr>
        <w:t>2</w:t>
      </w:r>
      <w:r w:rsidRPr="00855C1E">
        <w:rPr>
          <w:b/>
          <w:lang w:val="en-US"/>
        </w:rPr>
        <w:t>:</w:t>
      </w:r>
      <w:r>
        <w:rPr>
          <w:lang w:val="en-US"/>
        </w:rPr>
        <w:t xml:space="preserve"> For beam recovery using dedicated or common PRACH resources, the trigger should be defined in MAC (together with SR triggers).</w:t>
      </w:r>
    </w:p>
    <w:p w14:paraId="015D2CD1" w14:textId="6659BC43" w:rsidR="00BA49DA" w:rsidRDefault="00BA49DA" w:rsidP="00D752EE">
      <w:pPr>
        <w:jc w:val="both"/>
        <w:rPr>
          <w:lang w:val="en-US"/>
        </w:rPr>
      </w:pPr>
      <w:r w:rsidRPr="00A276E1">
        <w:rPr>
          <w:b/>
          <w:lang w:val="en-US"/>
        </w:rPr>
        <w:lastRenderedPageBreak/>
        <w:t xml:space="preserve">Proposal </w:t>
      </w:r>
      <w:r>
        <w:rPr>
          <w:b/>
          <w:lang w:val="en-US"/>
        </w:rPr>
        <w:t>3</w:t>
      </w:r>
      <w:r w:rsidRPr="00A276E1">
        <w:rPr>
          <w:b/>
          <w:lang w:val="en-US"/>
        </w:rPr>
        <w:t>:</w:t>
      </w:r>
      <w:r>
        <w:rPr>
          <w:lang w:val="en-US"/>
        </w:rPr>
        <w:t xml:space="preserve"> Determining when to use contention free and when to use contention based recovery is a MAC layer function. </w:t>
      </w:r>
    </w:p>
    <w:p w14:paraId="1B983846" w14:textId="769544DD" w:rsidR="00780863" w:rsidRDefault="00780863" w:rsidP="00D752EE">
      <w:pPr>
        <w:jc w:val="both"/>
        <w:rPr>
          <w:lang w:val="en-US"/>
        </w:rPr>
      </w:pPr>
      <w:r>
        <w:rPr>
          <w:lang w:val="en-US"/>
        </w:rPr>
        <w:t>A TP towards MAC is provided in [2].</w:t>
      </w:r>
      <w:bookmarkStart w:id="0" w:name="_GoBack"/>
      <w:bookmarkEnd w:id="0"/>
    </w:p>
    <w:p w14:paraId="0FDCFAC2" w14:textId="4EB726B2" w:rsidR="00CD4C7B" w:rsidRPr="006E13D1" w:rsidRDefault="00CD4C7B" w:rsidP="00CD4C7B">
      <w:pPr>
        <w:pStyle w:val="Heading1"/>
      </w:pPr>
      <w:r w:rsidRPr="006E13D1">
        <w:t>References</w:t>
      </w:r>
    </w:p>
    <w:p w14:paraId="35F222F4" w14:textId="6A8158CA" w:rsidR="00080512" w:rsidRDefault="00C870AB" w:rsidP="00CD4C7B">
      <w:pPr>
        <w:numPr>
          <w:ilvl w:val="0"/>
          <w:numId w:val="4"/>
        </w:numPr>
        <w:overflowPunct w:val="0"/>
        <w:autoSpaceDE w:val="0"/>
        <w:autoSpaceDN w:val="0"/>
        <w:adjustRightInd w:val="0"/>
        <w:textAlignment w:val="baseline"/>
      </w:pPr>
      <w:bookmarkStart w:id="1" w:name="_Ref75086397"/>
      <w:r w:rsidRPr="00C870AB">
        <w:t>R1-171</w:t>
      </w:r>
      <w:r w:rsidR="009B6641">
        <w:t>1450</w:t>
      </w:r>
      <w:bookmarkEnd w:id="1"/>
      <w:r w:rsidR="009B6641">
        <w:t xml:space="preserve"> </w:t>
      </w:r>
      <w:r w:rsidR="00811D4A" w:rsidRPr="00811D4A">
        <w:rPr>
          <w:i/>
        </w:rPr>
        <w:t>Beam Recovery</w:t>
      </w:r>
      <w:r w:rsidR="0090466A">
        <w:t xml:space="preserve"> - </w:t>
      </w:r>
      <w:r w:rsidR="00811D4A" w:rsidRPr="00811D4A">
        <w:t>Nokia, Alcatel-Lucent Shanghai Bell</w:t>
      </w:r>
    </w:p>
    <w:p w14:paraId="3C3B51DE" w14:textId="77777777" w:rsidR="00677B20" w:rsidRDefault="00677B20" w:rsidP="00677B20">
      <w:pPr>
        <w:numPr>
          <w:ilvl w:val="0"/>
          <w:numId w:val="4"/>
        </w:numPr>
        <w:overflowPunct w:val="0"/>
        <w:autoSpaceDE w:val="0"/>
        <w:autoSpaceDN w:val="0"/>
        <w:adjustRightInd w:val="0"/>
        <w:textAlignment w:val="baseline"/>
      </w:pPr>
      <w:r w:rsidRPr="00677B20">
        <w:t>R2-1713380</w:t>
      </w:r>
      <w:r>
        <w:t xml:space="preserve">, </w:t>
      </w:r>
      <w:r w:rsidRPr="00677B20">
        <w:rPr>
          <w:i/>
        </w:rPr>
        <w:t>Beam recovery using RA procedure</w:t>
      </w:r>
      <w:r>
        <w:t xml:space="preserve"> - </w:t>
      </w:r>
      <w:r w:rsidRPr="00811D4A">
        <w:t>Nokia, Alcatel-Lucent Shanghai Bell</w:t>
      </w:r>
    </w:p>
    <w:p w14:paraId="7F38309F" w14:textId="789EB163" w:rsidR="00677B20" w:rsidRPr="00CD4C7B" w:rsidRDefault="00677B20" w:rsidP="00677B20">
      <w:pPr>
        <w:overflowPunct w:val="0"/>
        <w:autoSpaceDE w:val="0"/>
        <w:autoSpaceDN w:val="0"/>
        <w:adjustRightInd w:val="0"/>
        <w:textAlignment w:val="baseline"/>
      </w:pPr>
    </w:p>
    <w:sectPr w:rsidR="00677B2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12653" w14:textId="77777777" w:rsidR="00086E9E" w:rsidRDefault="00086E9E">
      <w:r>
        <w:separator/>
      </w:r>
    </w:p>
  </w:endnote>
  <w:endnote w:type="continuationSeparator" w:id="0">
    <w:p w14:paraId="6503E6CA" w14:textId="77777777" w:rsidR="00086E9E" w:rsidRDefault="0008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1747A" w14:textId="77777777" w:rsidR="00086E9E" w:rsidRDefault="00086E9E">
      <w:r>
        <w:separator/>
      </w:r>
    </w:p>
  </w:footnote>
  <w:footnote w:type="continuationSeparator" w:id="0">
    <w:p w14:paraId="44B2AB38" w14:textId="77777777" w:rsidR="00086E9E" w:rsidRDefault="00086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A6F2E"/>
    <w:multiLevelType w:val="hybridMultilevel"/>
    <w:tmpl w:val="EEAE3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FD1F8B"/>
    <w:multiLevelType w:val="multilevel"/>
    <w:tmpl w:val="8B5838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B22151B"/>
    <w:multiLevelType w:val="hybridMultilevel"/>
    <w:tmpl w:val="A67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8"/>
  </w:num>
  <w:num w:numId="8">
    <w:abstractNumId w:val="4"/>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2E3"/>
    <w:rsid w:val="000262B6"/>
    <w:rsid w:val="00033397"/>
    <w:rsid w:val="00037D2A"/>
    <w:rsid w:val="00040095"/>
    <w:rsid w:val="00041854"/>
    <w:rsid w:val="00080512"/>
    <w:rsid w:val="000817BC"/>
    <w:rsid w:val="00086E9E"/>
    <w:rsid w:val="00090127"/>
    <w:rsid w:val="00090468"/>
    <w:rsid w:val="000A32D2"/>
    <w:rsid w:val="000B6185"/>
    <w:rsid w:val="000B7BCF"/>
    <w:rsid w:val="000C522B"/>
    <w:rsid w:val="000D58AB"/>
    <w:rsid w:val="00145075"/>
    <w:rsid w:val="00152427"/>
    <w:rsid w:val="001741A0"/>
    <w:rsid w:val="00194CD0"/>
    <w:rsid w:val="001B49C9"/>
    <w:rsid w:val="001E0A8E"/>
    <w:rsid w:val="001F168B"/>
    <w:rsid w:val="001F7831"/>
    <w:rsid w:val="00204045"/>
    <w:rsid w:val="0022606D"/>
    <w:rsid w:val="0022697E"/>
    <w:rsid w:val="00237CDE"/>
    <w:rsid w:val="00252897"/>
    <w:rsid w:val="002747EC"/>
    <w:rsid w:val="002855BF"/>
    <w:rsid w:val="002914F9"/>
    <w:rsid w:val="002F0D22"/>
    <w:rsid w:val="003172DC"/>
    <w:rsid w:val="00326069"/>
    <w:rsid w:val="0035462D"/>
    <w:rsid w:val="0037137D"/>
    <w:rsid w:val="003817A0"/>
    <w:rsid w:val="003B40AD"/>
    <w:rsid w:val="003B5C79"/>
    <w:rsid w:val="003C4E37"/>
    <w:rsid w:val="003E16BE"/>
    <w:rsid w:val="00401855"/>
    <w:rsid w:val="004529E3"/>
    <w:rsid w:val="00470342"/>
    <w:rsid w:val="00477455"/>
    <w:rsid w:val="004B618B"/>
    <w:rsid w:val="004C70A2"/>
    <w:rsid w:val="004D3578"/>
    <w:rsid w:val="004D380D"/>
    <w:rsid w:val="004E213A"/>
    <w:rsid w:val="004E4631"/>
    <w:rsid w:val="00503171"/>
    <w:rsid w:val="00506C28"/>
    <w:rsid w:val="00514AE8"/>
    <w:rsid w:val="005206B3"/>
    <w:rsid w:val="00534DA0"/>
    <w:rsid w:val="00543E6C"/>
    <w:rsid w:val="00553594"/>
    <w:rsid w:val="00565087"/>
    <w:rsid w:val="0056573F"/>
    <w:rsid w:val="005D1672"/>
    <w:rsid w:val="005E26FB"/>
    <w:rsid w:val="005F3366"/>
    <w:rsid w:val="0060371F"/>
    <w:rsid w:val="00611566"/>
    <w:rsid w:val="00616690"/>
    <w:rsid w:val="00625C7D"/>
    <w:rsid w:val="00646D99"/>
    <w:rsid w:val="006504B3"/>
    <w:rsid w:val="00656910"/>
    <w:rsid w:val="00660A36"/>
    <w:rsid w:val="006663AA"/>
    <w:rsid w:val="00677B20"/>
    <w:rsid w:val="0068497E"/>
    <w:rsid w:val="006919A7"/>
    <w:rsid w:val="006C66D8"/>
    <w:rsid w:val="006D1E24"/>
    <w:rsid w:val="006E0C6D"/>
    <w:rsid w:val="006E1417"/>
    <w:rsid w:val="006F5800"/>
    <w:rsid w:val="006F6A2C"/>
    <w:rsid w:val="00710201"/>
    <w:rsid w:val="00734A5B"/>
    <w:rsid w:val="00744E76"/>
    <w:rsid w:val="00757D40"/>
    <w:rsid w:val="00780863"/>
    <w:rsid w:val="00781F0F"/>
    <w:rsid w:val="007824BA"/>
    <w:rsid w:val="00784432"/>
    <w:rsid w:val="0078727C"/>
    <w:rsid w:val="0079049D"/>
    <w:rsid w:val="007A57E6"/>
    <w:rsid w:val="007B18D8"/>
    <w:rsid w:val="007B75BF"/>
    <w:rsid w:val="007C095F"/>
    <w:rsid w:val="007F0C15"/>
    <w:rsid w:val="008028A4"/>
    <w:rsid w:val="00811D4A"/>
    <w:rsid w:val="00813245"/>
    <w:rsid w:val="00855C1E"/>
    <w:rsid w:val="00864365"/>
    <w:rsid w:val="008768CA"/>
    <w:rsid w:val="00877EF9"/>
    <w:rsid w:val="00880559"/>
    <w:rsid w:val="008B5306"/>
    <w:rsid w:val="008B61C8"/>
    <w:rsid w:val="008F0A1E"/>
    <w:rsid w:val="0090271F"/>
    <w:rsid w:val="00902DB9"/>
    <w:rsid w:val="0090466A"/>
    <w:rsid w:val="00925462"/>
    <w:rsid w:val="00936071"/>
    <w:rsid w:val="00940212"/>
    <w:rsid w:val="009403A8"/>
    <w:rsid w:val="00942EC2"/>
    <w:rsid w:val="009573F8"/>
    <w:rsid w:val="00961B32"/>
    <w:rsid w:val="00970DB3"/>
    <w:rsid w:val="00974BB0"/>
    <w:rsid w:val="009847B2"/>
    <w:rsid w:val="009A0AF3"/>
    <w:rsid w:val="009B07CD"/>
    <w:rsid w:val="009B6641"/>
    <w:rsid w:val="009C0157"/>
    <w:rsid w:val="009C19E9"/>
    <w:rsid w:val="00A008ED"/>
    <w:rsid w:val="00A10F02"/>
    <w:rsid w:val="00A204CA"/>
    <w:rsid w:val="00A276E1"/>
    <w:rsid w:val="00A5084D"/>
    <w:rsid w:val="00A53724"/>
    <w:rsid w:val="00A64984"/>
    <w:rsid w:val="00A701C6"/>
    <w:rsid w:val="00A82346"/>
    <w:rsid w:val="00A9671C"/>
    <w:rsid w:val="00AA1553"/>
    <w:rsid w:val="00AC3630"/>
    <w:rsid w:val="00B15449"/>
    <w:rsid w:val="00B47FD1"/>
    <w:rsid w:val="00B516BB"/>
    <w:rsid w:val="00B6594F"/>
    <w:rsid w:val="00BA49DA"/>
    <w:rsid w:val="00BE0710"/>
    <w:rsid w:val="00BE71D2"/>
    <w:rsid w:val="00C12B51"/>
    <w:rsid w:val="00C24650"/>
    <w:rsid w:val="00C250DE"/>
    <w:rsid w:val="00C33079"/>
    <w:rsid w:val="00C61956"/>
    <w:rsid w:val="00C83A13"/>
    <w:rsid w:val="00C870AB"/>
    <w:rsid w:val="00C9068C"/>
    <w:rsid w:val="00C92967"/>
    <w:rsid w:val="00C953ED"/>
    <w:rsid w:val="00CA3D0C"/>
    <w:rsid w:val="00CA654B"/>
    <w:rsid w:val="00CD4C7B"/>
    <w:rsid w:val="00D143A8"/>
    <w:rsid w:val="00D738D6"/>
    <w:rsid w:val="00D74042"/>
    <w:rsid w:val="00D752EE"/>
    <w:rsid w:val="00D80795"/>
    <w:rsid w:val="00D87E00"/>
    <w:rsid w:val="00D9134D"/>
    <w:rsid w:val="00D96D11"/>
    <w:rsid w:val="00DA3AEB"/>
    <w:rsid w:val="00DA7A03"/>
    <w:rsid w:val="00DB1818"/>
    <w:rsid w:val="00DC309B"/>
    <w:rsid w:val="00DC4DA2"/>
    <w:rsid w:val="00E62835"/>
    <w:rsid w:val="00E77645"/>
    <w:rsid w:val="00E83697"/>
    <w:rsid w:val="00EB3524"/>
    <w:rsid w:val="00EC4A25"/>
    <w:rsid w:val="00EC5DE0"/>
    <w:rsid w:val="00F025A2"/>
    <w:rsid w:val="00F07388"/>
    <w:rsid w:val="00F2026E"/>
    <w:rsid w:val="00F2210A"/>
    <w:rsid w:val="00F25B28"/>
    <w:rsid w:val="00F272F9"/>
    <w:rsid w:val="00F3275E"/>
    <w:rsid w:val="00F37743"/>
    <w:rsid w:val="00F54A3D"/>
    <w:rsid w:val="00F653B8"/>
    <w:rsid w:val="00F71B89"/>
    <w:rsid w:val="00F7353C"/>
    <w:rsid w:val="00F76F8F"/>
    <w:rsid w:val="00FA1266"/>
    <w:rsid w:val="00FB090A"/>
    <w:rsid w:val="00FC1192"/>
    <w:rsid w:val="00FE1A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aliases w:val="- Bullets"/>
    <w:basedOn w:val="Normal"/>
    <w:link w:val="ListParagraphChar"/>
    <w:uiPriority w:val="34"/>
    <w:qFormat/>
    <w:rsid w:val="0068497E"/>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w:link w:val="ListParagraph"/>
    <w:uiPriority w:val="34"/>
    <w:qFormat/>
    <w:locked/>
    <w:rsid w:val="0068497E"/>
    <w:rPr>
      <w:rFonts w:eastAsia="SimSun"/>
      <w:lang w:eastAsia="ja-JP"/>
    </w:rPr>
  </w:style>
  <w:style w:type="paragraph" w:styleId="BalloonText">
    <w:name w:val="Balloon Text"/>
    <w:basedOn w:val="Normal"/>
    <w:link w:val="BalloonTextChar"/>
    <w:rsid w:val="000B6185"/>
    <w:pPr>
      <w:spacing w:after="0"/>
    </w:pPr>
    <w:rPr>
      <w:rFonts w:ascii="Segoe UI" w:hAnsi="Segoe UI" w:cs="Segoe UI"/>
      <w:sz w:val="18"/>
      <w:szCs w:val="18"/>
    </w:rPr>
  </w:style>
  <w:style w:type="character" w:customStyle="1" w:styleId="BalloonTextChar">
    <w:name w:val="Balloon Text Char"/>
    <w:basedOn w:val="DefaultParagraphFont"/>
    <w:link w:val="BalloonText"/>
    <w:rsid w:val="000B6185"/>
    <w:rPr>
      <w:rFonts w:ascii="Segoe UI" w:hAnsi="Segoe UI" w:cs="Segoe UI"/>
      <w:sz w:val="18"/>
      <w:szCs w:val="18"/>
      <w:lang w:eastAsia="en-US"/>
    </w:rPr>
  </w:style>
  <w:style w:type="character" w:styleId="CommentReference">
    <w:name w:val="annotation reference"/>
    <w:basedOn w:val="DefaultParagraphFont"/>
    <w:rsid w:val="000262B6"/>
    <w:rPr>
      <w:sz w:val="16"/>
      <w:szCs w:val="16"/>
    </w:rPr>
  </w:style>
  <w:style w:type="paragraph" w:styleId="CommentText">
    <w:name w:val="annotation text"/>
    <w:basedOn w:val="Normal"/>
    <w:link w:val="CommentTextChar"/>
    <w:rsid w:val="000262B6"/>
  </w:style>
  <w:style w:type="character" w:customStyle="1" w:styleId="CommentTextChar">
    <w:name w:val="Comment Text Char"/>
    <w:basedOn w:val="DefaultParagraphFont"/>
    <w:link w:val="CommentText"/>
    <w:rsid w:val="000262B6"/>
    <w:rPr>
      <w:lang w:eastAsia="en-US"/>
    </w:rPr>
  </w:style>
  <w:style w:type="paragraph" w:styleId="CommentSubject">
    <w:name w:val="annotation subject"/>
    <w:basedOn w:val="CommentText"/>
    <w:next w:val="CommentText"/>
    <w:link w:val="CommentSubjectChar"/>
    <w:rsid w:val="000262B6"/>
    <w:rPr>
      <w:b/>
      <w:bCs/>
    </w:rPr>
  </w:style>
  <w:style w:type="character" w:customStyle="1" w:styleId="CommentSubjectChar">
    <w:name w:val="Comment Subject Char"/>
    <w:basedOn w:val="CommentTextChar"/>
    <w:link w:val="CommentSubject"/>
    <w:rsid w:val="000262B6"/>
    <w:rPr>
      <w:b/>
      <w:bCs/>
      <w:lang w:eastAsia="en-US"/>
    </w:rPr>
  </w:style>
  <w:style w:type="paragraph" w:styleId="NormalWeb">
    <w:name w:val="Normal (Web)"/>
    <w:basedOn w:val="Normal"/>
    <w:uiPriority w:val="99"/>
    <w:unhideWhenUsed/>
    <w:rsid w:val="002914F9"/>
    <w:pPr>
      <w:spacing w:before="100" w:beforeAutospacing="1" w:after="100" w:afterAutospacing="1"/>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87630">
      <w:bodyDiv w:val="1"/>
      <w:marLeft w:val="0"/>
      <w:marRight w:val="0"/>
      <w:marTop w:val="0"/>
      <w:marBottom w:val="0"/>
      <w:divBdr>
        <w:top w:val="none" w:sz="0" w:space="0" w:color="auto"/>
        <w:left w:val="none" w:sz="0" w:space="0" w:color="auto"/>
        <w:bottom w:val="none" w:sz="0" w:space="0" w:color="auto"/>
        <w:right w:val="none" w:sz="0" w:space="0" w:color="auto"/>
      </w:divBdr>
    </w:div>
    <w:div w:id="473567843">
      <w:bodyDiv w:val="1"/>
      <w:marLeft w:val="0"/>
      <w:marRight w:val="0"/>
      <w:marTop w:val="0"/>
      <w:marBottom w:val="0"/>
      <w:divBdr>
        <w:top w:val="none" w:sz="0" w:space="0" w:color="auto"/>
        <w:left w:val="none" w:sz="0" w:space="0" w:color="auto"/>
        <w:bottom w:val="none" w:sz="0" w:space="0" w:color="auto"/>
        <w:right w:val="none" w:sz="0" w:space="0" w:color="auto"/>
      </w:divBdr>
    </w:div>
    <w:div w:id="560557552">
      <w:bodyDiv w:val="1"/>
      <w:marLeft w:val="0"/>
      <w:marRight w:val="0"/>
      <w:marTop w:val="0"/>
      <w:marBottom w:val="0"/>
      <w:divBdr>
        <w:top w:val="none" w:sz="0" w:space="0" w:color="auto"/>
        <w:left w:val="none" w:sz="0" w:space="0" w:color="auto"/>
        <w:bottom w:val="none" w:sz="0" w:space="0" w:color="auto"/>
        <w:right w:val="none" w:sz="0" w:space="0" w:color="auto"/>
      </w:divBdr>
    </w:div>
    <w:div w:id="997609526">
      <w:bodyDiv w:val="1"/>
      <w:marLeft w:val="0"/>
      <w:marRight w:val="0"/>
      <w:marTop w:val="0"/>
      <w:marBottom w:val="0"/>
      <w:divBdr>
        <w:top w:val="none" w:sz="0" w:space="0" w:color="auto"/>
        <w:left w:val="none" w:sz="0" w:space="0" w:color="auto"/>
        <w:bottom w:val="none" w:sz="0" w:space="0" w:color="auto"/>
        <w:right w:val="none" w:sz="0" w:space="0" w:color="auto"/>
      </w:divBdr>
    </w:div>
    <w:div w:id="177886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5AIRPNAIUNRU-859666464-1038</_dlc_DocId>
    <_dlc_DocIdUrl xmlns="71c5aaf6-e6ce-465b-b873-5148d2a4c105">
      <Url>https://nokia.sharepoint.com/sites/c5g/e2earch/_layouts/15/DocIdRedir.aspx?ID=5AIRPNAIUNRU-859666464-1038</Url>
      <Description>5AIRPNAIUNRU-859666464-1038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8E70B753-7791-4D7B-B60D-1091CB68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4965122F-BF97-4B97-8A57-82F60AD0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4</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Nokia</cp:lastModifiedBy>
  <cp:revision>15</cp:revision>
  <dcterms:created xsi:type="dcterms:W3CDTF">2017-11-16T07:34:00Z</dcterms:created>
  <dcterms:modified xsi:type="dcterms:W3CDTF">2017-11-17T07:23:00Z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ba5f835f-3104-4ab9-81c2-8f7c4be4c2b8</vt:lpwstr>
  </property>
</Properties>
</file>